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3DBF9" w14:textId="77777777" w:rsidR="00D97DFB" w:rsidRPr="0017052B" w:rsidRDefault="00564890" w:rsidP="00A16467">
      <w:pPr>
        <w:pStyle w:val="Naslovobrazca"/>
        <w:pageBreakBefore/>
      </w:pPr>
      <w:bookmarkStart w:id="0" w:name="_Toc181094233"/>
      <w:bookmarkStart w:id="1" w:name="_Toc532538617"/>
      <w:r w:rsidRPr="0017052B">
        <w:t>ZAHTEVA PO 94. ČLENU ZJN-3</w:t>
      </w:r>
      <w:bookmarkEnd w:id="0"/>
    </w:p>
    <w:p w14:paraId="2E9AA24B" w14:textId="77777777" w:rsidR="00D97DFB" w:rsidRPr="0017052B" w:rsidRDefault="00D97DFB" w:rsidP="00D97DFB">
      <w:pPr>
        <w:pStyle w:val="Brezrazmikov"/>
        <w:jc w:val="center"/>
      </w:pPr>
      <w:r w:rsidRPr="0017052B">
        <w:t>v postopku oddaje javnega naročila</w:t>
      </w:r>
    </w:p>
    <w:p w14:paraId="7E502A9D" w14:textId="690C4827" w:rsidR="00FA4F92" w:rsidRPr="0017052B" w:rsidRDefault="00FB4ACD" w:rsidP="00A16467">
      <w:pPr>
        <w:pStyle w:val="Brezrazmikov"/>
        <w:jc w:val="center"/>
      </w:pPr>
      <w:r w:rsidRPr="0017052B">
        <w:t>IZGRADNJA NOVE POSLOVNO UPRAVNE STAVBE KOMUNALE SLOVENSKA BISTRICA</w:t>
      </w:r>
    </w:p>
    <w:p w14:paraId="00EFACC4" w14:textId="77777777" w:rsidR="00FB4ACD" w:rsidRPr="0017052B" w:rsidRDefault="00FB4ACD" w:rsidP="00A16467">
      <w:pPr>
        <w:pStyle w:val="Brezrazmikov"/>
        <w:jc w:val="center"/>
      </w:pPr>
    </w:p>
    <w:p w14:paraId="75160BFB" w14:textId="77777777" w:rsidR="00564890" w:rsidRPr="0017052B" w:rsidRDefault="00564890" w:rsidP="00564890">
      <w:pPr>
        <w:pStyle w:val="Brezrazmikov"/>
        <w:rPr>
          <w:b/>
        </w:rPr>
      </w:pPr>
      <w:r w:rsidRPr="0017052B">
        <w:rPr>
          <w:b/>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17052B" w14:paraId="30B4D166" w14:textId="77777777" w:rsidTr="00FD4A96">
        <w:trPr>
          <w:trHeight w:val="397"/>
        </w:trPr>
        <w:tc>
          <w:tcPr>
            <w:tcW w:w="2862" w:type="dxa"/>
            <w:tcBorders>
              <w:bottom w:val="single" w:sz="12" w:space="0" w:color="97A7CF"/>
            </w:tcBorders>
            <w:shd w:val="clear" w:color="auto" w:fill="auto"/>
          </w:tcPr>
          <w:p w14:paraId="69D6A334" w14:textId="77777777" w:rsidR="00564890" w:rsidRPr="0017052B" w:rsidRDefault="00564890" w:rsidP="006F3626">
            <w:pPr>
              <w:pStyle w:val="Brezrazmikov"/>
              <w:rPr>
                <w:b/>
                <w:bCs/>
              </w:rPr>
            </w:pPr>
            <w:r w:rsidRPr="0017052B">
              <w:rPr>
                <w:b/>
                <w:bCs/>
              </w:rPr>
              <w:t>Naziv:</w:t>
            </w:r>
          </w:p>
        </w:tc>
        <w:sdt>
          <w:sdtPr>
            <w:rPr>
              <w:b/>
              <w:bCs/>
            </w:rPr>
            <w:id w:val="-607576960"/>
            <w:placeholder>
              <w:docPart w:val="DefaultPlaceholder_-1854013440"/>
            </w:placeholder>
            <w:showingPlcHdr/>
            <w:text/>
          </w:sdtPr>
          <w:sdtContent>
            <w:tc>
              <w:tcPr>
                <w:tcW w:w="6318" w:type="dxa"/>
                <w:tcBorders>
                  <w:bottom w:val="single" w:sz="12" w:space="0" w:color="97A7CF"/>
                </w:tcBorders>
                <w:shd w:val="clear" w:color="auto" w:fill="auto"/>
              </w:tcPr>
              <w:p w14:paraId="6A3FE804" w14:textId="55FADA42" w:rsidR="00564890" w:rsidRPr="0017052B" w:rsidRDefault="00C163D3" w:rsidP="006F3626">
                <w:pPr>
                  <w:pStyle w:val="Brezrazmikov"/>
                  <w:rPr>
                    <w:b/>
                    <w:bCs/>
                  </w:rPr>
                </w:pPr>
                <w:r w:rsidRPr="001D77C3">
                  <w:rPr>
                    <w:rStyle w:val="Besedilooznabemesta"/>
                  </w:rPr>
                  <w:t>Kliknite ali tapnite tukaj, če želite vnesti besedilo.</w:t>
                </w:r>
              </w:p>
            </w:tc>
          </w:sdtContent>
        </w:sdt>
      </w:tr>
      <w:tr w:rsidR="00564890" w:rsidRPr="0017052B" w14:paraId="2BC8E7E2" w14:textId="77777777" w:rsidTr="00FD4A96">
        <w:trPr>
          <w:trHeight w:val="397"/>
        </w:trPr>
        <w:tc>
          <w:tcPr>
            <w:tcW w:w="2862" w:type="dxa"/>
            <w:shd w:val="clear" w:color="auto" w:fill="auto"/>
          </w:tcPr>
          <w:p w14:paraId="23D1F7C5" w14:textId="77777777" w:rsidR="00564890" w:rsidRPr="0017052B" w:rsidRDefault="00564890" w:rsidP="006F3626">
            <w:pPr>
              <w:pStyle w:val="Brezrazmikov"/>
              <w:rPr>
                <w:b/>
                <w:bCs/>
              </w:rPr>
            </w:pPr>
            <w:r w:rsidRPr="0017052B">
              <w:rPr>
                <w:b/>
                <w:bCs/>
              </w:rPr>
              <w:t>Naslov:</w:t>
            </w:r>
          </w:p>
        </w:tc>
        <w:sdt>
          <w:sdtPr>
            <w:id w:val="1884057464"/>
            <w:placeholder>
              <w:docPart w:val="DefaultPlaceholder_-1854013440"/>
            </w:placeholder>
            <w:showingPlcHdr/>
            <w:text/>
          </w:sdtPr>
          <w:sdtContent>
            <w:tc>
              <w:tcPr>
                <w:tcW w:w="6318" w:type="dxa"/>
                <w:shd w:val="clear" w:color="auto" w:fill="auto"/>
              </w:tcPr>
              <w:p w14:paraId="491AFF82" w14:textId="4ABCC006" w:rsidR="00564890" w:rsidRPr="0017052B" w:rsidRDefault="00C163D3" w:rsidP="006F3626">
                <w:pPr>
                  <w:pStyle w:val="Brezrazmikov"/>
                </w:pPr>
                <w:r w:rsidRPr="001D77C3">
                  <w:rPr>
                    <w:rStyle w:val="Besedilooznabemesta"/>
                  </w:rPr>
                  <w:t>Kliknite ali tapnite tukaj, če želite vnesti besedilo.</w:t>
                </w:r>
              </w:p>
            </w:tc>
          </w:sdtContent>
        </w:sdt>
      </w:tr>
      <w:tr w:rsidR="00564890" w:rsidRPr="0017052B" w14:paraId="2C86B023" w14:textId="77777777" w:rsidTr="00FD4A96">
        <w:trPr>
          <w:trHeight w:val="397"/>
        </w:trPr>
        <w:tc>
          <w:tcPr>
            <w:tcW w:w="2862" w:type="dxa"/>
            <w:shd w:val="clear" w:color="auto" w:fill="auto"/>
          </w:tcPr>
          <w:p w14:paraId="557491C8" w14:textId="77777777" w:rsidR="00564890" w:rsidRPr="0017052B" w:rsidRDefault="00564890" w:rsidP="006F3626">
            <w:pPr>
              <w:pStyle w:val="Brezrazmikov"/>
              <w:rPr>
                <w:b/>
                <w:bCs/>
              </w:rPr>
            </w:pPr>
            <w:r w:rsidRPr="0017052B">
              <w:rPr>
                <w:b/>
                <w:bCs/>
              </w:rPr>
              <w:t>Odgovorna oseba:</w:t>
            </w:r>
          </w:p>
        </w:tc>
        <w:sdt>
          <w:sdtPr>
            <w:id w:val="-202243791"/>
            <w:placeholder>
              <w:docPart w:val="DefaultPlaceholder_-1854013440"/>
            </w:placeholder>
            <w:showingPlcHdr/>
            <w:text/>
          </w:sdtPr>
          <w:sdtContent>
            <w:tc>
              <w:tcPr>
                <w:tcW w:w="6318" w:type="dxa"/>
                <w:shd w:val="clear" w:color="auto" w:fill="auto"/>
              </w:tcPr>
              <w:p w14:paraId="740986D6" w14:textId="7BB21BCC" w:rsidR="00564890" w:rsidRPr="0017052B" w:rsidRDefault="00C163D3" w:rsidP="006F3626">
                <w:pPr>
                  <w:pStyle w:val="Brezrazmikov"/>
                </w:pPr>
                <w:r w:rsidRPr="001D77C3">
                  <w:rPr>
                    <w:rStyle w:val="Besedilooznabemesta"/>
                  </w:rPr>
                  <w:t>Kliknite ali tapnite tukaj, če želite vnesti besedilo.</w:t>
                </w:r>
              </w:p>
            </w:tc>
          </w:sdtContent>
        </w:sdt>
      </w:tr>
    </w:tbl>
    <w:p w14:paraId="461FF3E0" w14:textId="77777777" w:rsidR="00564890" w:rsidRPr="0017052B" w:rsidRDefault="00564890" w:rsidP="00564890">
      <w:pPr>
        <w:pStyle w:val="Brezrazmikov"/>
        <w:rPr>
          <w:b/>
        </w:rPr>
      </w:pPr>
    </w:p>
    <w:p w14:paraId="52DBA4F3" w14:textId="77777777" w:rsidR="00564890" w:rsidRPr="0017052B" w:rsidRDefault="00564890" w:rsidP="00564890">
      <w:pPr>
        <w:pStyle w:val="Brezrazmikov"/>
        <w:rPr>
          <w:b/>
        </w:rPr>
      </w:pPr>
      <w:r w:rsidRPr="0017052B">
        <w:rPr>
          <w:b/>
        </w:rPr>
        <w:t>Podatki o glavnem izvajalcu (ponudniku):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17052B" w14:paraId="47443AC9" w14:textId="77777777" w:rsidTr="00FD4A96">
        <w:trPr>
          <w:trHeight w:val="397"/>
        </w:trPr>
        <w:tc>
          <w:tcPr>
            <w:tcW w:w="2862" w:type="dxa"/>
            <w:tcBorders>
              <w:bottom w:val="single" w:sz="12" w:space="0" w:color="97A7CF"/>
            </w:tcBorders>
            <w:shd w:val="clear" w:color="auto" w:fill="auto"/>
          </w:tcPr>
          <w:p w14:paraId="4F53F08B" w14:textId="77777777" w:rsidR="00564890" w:rsidRPr="0017052B" w:rsidRDefault="00564890" w:rsidP="006F3626">
            <w:pPr>
              <w:pStyle w:val="Brezrazmikov"/>
              <w:rPr>
                <w:b/>
                <w:bCs/>
              </w:rPr>
            </w:pPr>
            <w:r w:rsidRPr="0017052B">
              <w:rPr>
                <w:b/>
                <w:bCs/>
              </w:rPr>
              <w:t>Naziv:</w:t>
            </w:r>
          </w:p>
        </w:tc>
        <w:sdt>
          <w:sdtPr>
            <w:rPr>
              <w:b/>
              <w:bCs/>
            </w:rPr>
            <w:id w:val="1696738716"/>
            <w:placeholder>
              <w:docPart w:val="DefaultPlaceholder_-1854013440"/>
            </w:placeholder>
            <w:showingPlcHdr/>
            <w:text/>
          </w:sdtPr>
          <w:sdtContent>
            <w:tc>
              <w:tcPr>
                <w:tcW w:w="6318" w:type="dxa"/>
                <w:tcBorders>
                  <w:bottom w:val="single" w:sz="12" w:space="0" w:color="97A7CF"/>
                </w:tcBorders>
                <w:shd w:val="clear" w:color="auto" w:fill="auto"/>
              </w:tcPr>
              <w:p w14:paraId="623FDE69" w14:textId="024DF6C2" w:rsidR="00564890" w:rsidRPr="0017052B" w:rsidRDefault="00C163D3" w:rsidP="006F3626">
                <w:pPr>
                  <w:pStyle w:val="Brezrazmikov"/>
                  <w:rPr>
                    <w:b/>
                    <w:bCs/>
                  </w:rPr>
                </w:pPr>
                <w:r w:rsidRPr="001D77C3">
                  <w:rPr>
                    <w:rStyle w:val="Besedilooznabemesta"/>
                  </w:rPr>
                  <w:t>Kliknite ali tapnite tukaj, če želite vnesti besedilo.</w:t>
                </w:r>
              </w:p>
            </w:tc>
          </w:sdtContent>
        </w:sdt>
      </w:tr>
      <w:tr w:rsidR="00564890" w:rsidRPr="0017052B" w14:paraId="154E4448" w14:textId="77777777" w:rsidTr="00FD4A96">
        <w:trPr>
          <w:trHeight w:val="397"/>
        </w:trPr>
        <w:tc>
          <w:tcPr>
            <w:tcW w:w="2862" w:type="dxa"/>
            <w:shd w:val="clear" w:color="auto" w:fill="auto"/>
          </w:tcPr>
          <w:p w14:paraId="1F90064A" w14:textId="77777777" w:rsidR="00564890" w:rsidRPr="0017052B" w:rsidRDefault="00564890" w:rsidP="006F3626">
            <w:pPr>
              <w:pStyle w:val="Brezrazmikov"/>
              <w:rPr>
                <w:b/>
                <w:bCs/>
              </w:rPr>
            </w:pPr>
            <w:r w:rsidRPr="0017052B">
              <w:rPr>
                <w:b/>
                <w:bCs/>
              </w:rPr>
              <w:t>Naslov:</w:t>
            </w:r>
          </w:p>
        </w:tc>
        <w:sdt>
          <w:sdtPr>
            <w:id w:val="445593386"/>
            <w:placeholder>
              <w:docPart w:val="DefaultPlaceholder_-1854013440"/>
            </w:placeholder>
            <w:showingPlcHdr/>
            <w:text/>
          </w:sdtPr>
          <w:sdtContent>
            <w:tc>
              <w:tcPr>
                <w:tcW w:w="6318" w:type="dxa"/>
                <w:shd w:val="clear" w:color="auto" w:fill="auto"/>
              </w:tcPr>
              <w:p w14:paraId="734E137B" w14:textId="43587FD5" w:rsidR="00564890" w:rsidRPr="0017052B" w:rsidRDefault="00C163D3" w:rsidP="006F3626">
                <w:pPr>
                  <w:pStyle w:val="Brezrazmikov"/>
                </w:pPr>
                <w:r w:rsidRPr="001D77C3">
                  <w:rPr>
                    <w:rStyle w:val="Besedilooznabemesta"/>
                  </w:rPr>
                  <w:t>Kliknite ali tapnite tukaj, če želite vnesti besedilo.</w:t>
                </w:r>
              </w:p>
            </w:tc>
          </w:sdtContent>
        </w:sdt>
      </w:tr>
      <w:tr w:rsidR="00564890" w:rsidRPr="0017052B" w14:paraId="5AD9A188" w14:textId="77777777" w:rsidTr="00FD4A96">
        <w:trPr>
          <w:trHeight w:val="397"/>
        </w:trPr>
        <w:tc>
          <w:tcPr>
            <w:tcW w:w="2862" w:type="dxa"/>
            <w:shd w:val="clear" w:color="auto" w:fill="auto"/>
          </w:tcPr>
          <w:p w14:paraId="769E3586" w14:textId="77777777" w:rsidR="00564890" w:rsidRPr="0017052B" w:rsidRDefault="00564890" w:rsidP="006F3626">
            <w:pPr>
              <w:pStyle w:val="Brezrazmikov"/>
              <w:rPr>
                <w:b/>
                <w:bCs/>
              </w:rPr>
            </w:pPr>
            <w:r w:rsidRPr="0017052B">
              <w:rPr>
                <w:b/>
                <w:bCs/>
              </w:rPr>
              <w:t>Odgovorna oseba:</w:t>
            </w:r>
          </w:p>
        </w:tc>
        <w:sdt>
          <w:sdtPr>
            <w:id w:val="1343752688"/>
            <w:placeholder>
              <w:docPart w:val="DefaultPlaceholder_-1854013440"/>
            </w:placeholder>
            <w:showingPlcHdr/>
            <w:text/>
          </w:sdtPr>
          <w:sdtContent>
            <w:tc>
              <w:tcPr>
                <w:tcW w:w="6318" w:type="dxa"/>
                <w:shd w:val="clear" w:color="auto" w:fill="auto"/>
              </w:tcPr>
              <w:p w14:paraId="2E785ECD" w14:textId="49068159" w:rsidR="00564890" w:rsidRPr="0017052B" w:rsidRDefault="00C163D3" w:rsidP="006F3626">
                <w:pPr>
                  <w:pStyle w:val="Brezrazmikov"/>
                </w:pPr>
                <w:r w:rsidRPr="001D77C3">
                  <w:rPr>
                    <w:rStyle w:val="Besedilooznabemesta"/>
                  </w:rPr>
                  <w:t>Kliknite ali tapnite tukaj, če želite vnesti besedilo.</w:t>
                </w:r>
              </w:p>
            </w:tc>
          </w:sdtContent>
        </w:sdt>
      </w:tr>
    </w:tbl>
    <w:p w14:paraId="6A16CE0C" w14:textId="77777777" w:rsidR="00564890" w:rsidRPr="0017052B" w:rsidRDefault="00564890" w:rsidP="00564890">
      <w:pPr>
        <w:pStyle w:val="Brezrazmikov"/>
        <w:rPr>
          <w:b/>
        </w:rPr>
      </w:pPr>
    </w:p>
    <w:p w14:paraId="07EB94EE" w14:textId="77777777" w:rsidR="00564890" w:rsidRPr="0017052B" w:rsidRDefault="00564890" w:rsidP="00564890">
      <w:pPr>
        <w:pStyle w:val="Brezrazmikov"/>
        <w:rPr>
          <w:b/>
        </w:rPr>
      </w:pPr>
      <w:r w:rsidRPr="0017052B">
        <w:rPr>
          <w:b/>
        </w:rPr>
        <w:t>Zahteva in soglasje podizvajalca:</w:t>
      </w:r>
    </w:p>
    <w:p w14:paraId="73BD1785" w14:textId="77777777" w:rsidR="00564890" w:rsidRPr="0017052B" w:rsidRDefault="00564890" w:rsidP="00564890">
      <w:pPr>
        <w:pStyle w:val="Brezrazmikov"/>
      </w:pPr>
    </w:p>
    <w:p w14:paraId="383C37D6" w14:textId="77777777" w:rsidR="00564890" w:rsidRPr="0017052B" w:rsidRDefault="00564890" w:rsidP="00564890">
      <w:pPr>
        <w:pStyle w:val="Brezrazmikov"/>
      </w:pPr>
      <w:r w:rsidRPr="0017052B">
        <w:t>Kot odgovorna oseba podizvajalca izjavljam, da pri izvedbi zgoraj navedenega javnega naročila od naročnika zahtevam neposredno plačilo.</w:t>
      </w:r>
    </w:p>
    <w:p w14:paraId="49C5B8F9" w14:textId="77777777" w:rsidR="00564890" w:rsidRPr="0017052B" w:rsidRDefault="00564890" w:rsidP="00564890">
      <w:pPr>
        <w:pStyle w:val="Brezrazmikov"/>
      </w:pPr>
      <w:r w:rsidRPr="0017052B">
        <w:t>Dajem soglasje, na podlagi katerega naročnik namesto zgoraj navedenega ponudnika poravna mojo terjatev do tega ponudnika.</w:t>
      </w:r>
    </w:p>
    <w:p w14:paraId="41560D63" w14:textId="77777777" w:rsidR="00564890" w:rsidRPr="0017052B" w:rsidRDefault="00564890" w:rsidP="00564890">
      <w:pPr>
        <w:pStyle w:val="Brezrazmikov"/>
      </w:pPr>
    </w:p>
    <w:p w14:paraId="1D4C5C25" w14:textId="77777777" w:rsidR="00564890" w:rsidRPr="0017052B" w:rsidRDefault="00564890" w:rsidP="00564890">
      <w:pPr>
        <w:pStyle w:val="Brezrazmikov"/>
      </w:pPr>
      <w:r w:rsidRPr="0017052B">
        <w:t xml:space="preserve">Datum: </w:t>
      </w:r>
      <w:sdt>
        <w:sdtPr>
          <w:id w:val="-271238345"/>
          <w:placeholder>
            <w:docPart w:val="9C8ED94A593F406185BB11B8FF8A395C"/>
          </w:placeholder>
          <w:showingPlcHdr/>
          <w:date>
            <w:dateFormat w:val="dd.MM.yyyy"/>
            <w:lid w:val="sl-SI"/>
            <w:storeMappedDataAs w:val="dateTime"/>
            <w:calendar w:val="gregorian"/>
          </w:date>
        </w:sdtPr>
        <w:sdtContent>
          <w:r w:rsidR="00554C11" w:rsidRPr="0017052B">
            <w:rPr>
              <w:rStyle w:val="Besedilooznabemesta"/>
            </w:rPr>
            <w:t>Kliknite ali tapnite tukaj, če želite vnesti datum.</w:t>
          </w:r>
        </w:sdtContent>
      </w:sdt>
    </w:p>
    <w:p w14:paraId="1577AE5E" w14:textId="77777777" w:rsidR="00564890" w:rsidRPr="0017052B" w:rsidRDefault="00564890" w:rsidP="00564890">
      <w:pPr>
        <w:pStyle w:val="Brezrazmikov"/>
      </w:pPr>
    </w:p>
    <w:tbl>
      <w:tblPr>
        <w:tblW w:w="0" w:type="auto"/>
        <w:tblLook w:val="04A0" w:firstRow="1" w:lastRow="0" w:firstColumn="1" w:lastColumn="0" w:noHBand="0" w:noVBand="1"/>
      </w:tblPr>
      <w:tblGrid>
        <w:gridCol w:w="1080"/>
        <w:gridCol w:w="5184"/>
        <w:gridCol w:w="3816"/>
      </w:tblGrid>
      <w:tr w:rsidR="00554C11" w:rsidRPr="0017052B" w14:paraId="77C989FF" w14:textId="77777777" w:rsidTr="00994283">
        <w:tc>
          <w:tcPr>
            <w:tcW w:w="893" w:type="dxa"/>
            <w:shd w:val="clear" w:color="auto" w:fill="auto"/>
          </w:tcPr>
          <w:p w14:paraId="2B690518" w14:textId="77777777" w:rsidR="00554C11" w:rsidRPr="0017052B" w:rsidRDefault="00554C11" w:rsidP="00994283">
            <w:pPr>
              <w:pStyle w:val="Brezrazmikov"/>
              <w:keepNext/>
              <w:jc w:val="left"/>
              <w:rPr>
                <w:sz w:val="21"/>
                <w:szCs w:val="21"/>
              </w:rPr>
            </w:pPr>
            <w:r w:rsidRPr="0017052B">
              <w:rPr>
                <w:sz w:val="21"/>
                <w:szCs w:val="21"/>
              </w:rPr>
              <w:t>Žig:</w:t>
            </w:r>
          </w:p>
        </w:tc>
        <w:sdt>
          <w:sdtPr>
            <w:rPr>
              <w:sz w:val="21"/>
              <w:szCs w:val="21"/>
            </w:rPr>
            <w:id w:val="50818065"/>
            <w:showingPlcHdr/>
            <w:picture/>
          </w:sdtPr>
          <w:sdtContent>
            <w:tc>
              <w:tcPr>
                <w:tcW w:w="5340" w:type="dxa"/>
                <w:shd w:val="clear" w:color="auto" w:fill="auto"/>
              </w:tcPr>
              <w:p w14:paraId="76F5455A" w14:textId="77777777" w:rsidR="00554C11" w:rsidRPr="0017052B" w:rsidRDefault="00554C11" w:rsidP="00994283">
                <w:pPr>
                  <w:pStyle w:val="Brezrazmikov"/>
                  <w:keepNext/>
                  <w:rPr>
                    <w:sz w:val="21"/>
                    <w:szCs w:val="21"/>
                  </w:rPr>
                </w:pPr>
                <w:r w:rsidRPr="0017052B">
                  <w:rPr>
                    <w:noProof/>
                    <w:sz w:val="21"/>
                    <w:szCs w:val="21"/>
                  </w:rPr>
                  <w:drawing>
                    <wp:inline distT="0" distB="0" distL="0" distR="0" wp14:anchorId="521D0981" wp14:editId="3F0286BC">
                      <wp:extent cx="2152650" cy="78105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3A729385" w14:textId="77777777" w:rsidR="00554C11" w:rsidRPr="0017052B" w:rsidRDefault="00554C11" w:rsidP="00994283">
            <w:pPr>
              <w:pStyle w:val="Brezrazmikov"/>
              <w:keepNext/>
              <w:rPr>
                <w:sz w:val="21"/>
                <w:szCs w:val="21"/>
              </w:rPr>
            </w:pPr>
            <w:r w:rsidRPr="0017052B">
              <w:rPr>
                <w:sz w:val="21"/>
                <w:szCs w:val="21"/>
              </w:rPr>
              <w:t>Podpis:</w:t>
            </w:r>
          </w:p>
          <w:sdt>
            <w:sdtPr>
              <w:rPr>
                <w:sz w:val="21"/>
                <w:szCs w:val="21"/>
              </w:rPr>
              <w:id w:val="433021260"/>
              <w:showingPlcHdr/>
              <w:picture/>
            </w:sdtPr>
            <w:sdtContent>
              <w:p w14:paraId="589218AD" w14:textId="77777777" w:rsidR="00554C11" w:rsidRPr="0017052B" w:rsidRDefault="00554C11" w:rsidP="00994283">
                <w:pPr>
                  <w:pStyle w:val="Brezrazmikov"/>
                  <w:keepNext/>
                  <w:rPr>
                    <w:sz w:val="21"/>
                    <w:szCs w:val="21"/>
                  </w:rPr>
                </w:pPr>
                <w:r w:rsidRPr="0017052B">
                  <w:rPr>
                    <w:noProof/>
                    <w:sz w:val="21"/>
                    <w:szCs w:val="21"/>
                  </w:rPr>
                  <w:drawing>
                    <wp:inline distT="0" distB="0" distL="0" distR="0" wp14:anchorId="5EF7B136" wp14:editId="5F56596E">
                      <wp:extent cx="2152650" cy="5715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17052B" w14:paraId="02F2FF00" w14:textId="77777777" w:rsidTr="00994283">
        <w:tc>
          <w:tcPr>
            <w:tcW w:w="893" w:type="dxa"/>
            <w:shd w:val="clear" w:color="auto" w:fill="auto"/>
          </w:tcPr>
          <w:p w14:paraId="09C00416" w14:textId="77777777" w:rsidR="00554C11" w:rsidRPr="0017052B" w:rsidRDefault="00554C11" w:rsidP="00994283">
            <w:pPr>
              <w:pStyle w:val="Brezrazmikov"/>
              <w:keepNext/>
              <w:jc w:val="left"/>
              <w:rPr>
                <w:sz w:val="21"/>
                <w:szCs w:val="21"/>
              </w:rPr>
            </w:pPr>
            <w:r w:rsidRPr="0017052B">
              <w:rPr>
                <w:sz w:val="21"/>
                <w:szCs w:val="21"/>
              </w:rPr>
              <w:t>Opomba:</w:t>
            </w:r>
          </w:p>
        </w:tc>
        <w:tc>
          <w:tcPr>
            <w:tcW w:w="5340" w:type="dxa"/>
            <w:shd w:val="clear" w:color="auto" w:fill="auto"/>
          </w:tcPr>
          <w:p w14:paraId="26696AA1" w14:textId="77777777" w:rsidR="00554C11" w:rsidRPr="0017052B" w:rsidRDefault="00000000" w:rsidP="00994283">
            <w:pPr>
              <w:pStyle w:val="Brezrazmikov"/>
              <w:keepNext/>
              <w:rPr>
                <w:sz w:val="21"/>
                <w:szCs w:val="21"/>
              </w:rPr>
            </w:pPr>
            <w:sdt>
              <w:sdtPr>
                <w:rPr>
                  <w:sz w:val="21"/>
                  <w:szCs w:val="21"/>
                </w:rPr>
                <w:id w:val="102469152"/>
                <w14:checkbox>
                  <w14:checked w14:val="0"/>
                  <w14:checkedState w14:val="2612" w14:font="MS Gothic"/>
                  <w14:uncheckedState w14:val="2610" w14:font="MS Gothic"/>
                </w14:checkbox>
              </w:sdtPr>
              <w:sdtContent>
                <w:r w:rsidR="00554C11" w:rsidRPr="0017052B">
                  <w:rPr>
                    <w:rFonts w:ascii="Segoe UI Symbol" w:hAnsi="Segoe UI Symbol" w:cs="Segoe UI Symbol"/>
                    <w:sz w:val="21"/>
                    <w:szCs w:val="21"/>
                  </w:rPr>
                  <w:t>☐</w:t>
                </w:r>
              </w:sdtContent>
            </w:sdt>
            <w:r w:rsidR="00554C11" w:rsidRPr="0017052B">
              <w:rPr>
                <w:sz w:val="21"/>
                <w:szCs w:val="21"/>
              </w:rPr>
              <w:t xml:space="preserve"> Ne poslujemo z žigom.</w:t>
            </w:r>
          </w:p>
        </w:tc>
        <w:tc>
          <w:tcPr>
            <w:tcW w:w="3837" w:type="dxa"/>
            <w:shd w:val="clear" w:color="auto" w:fill="auto"/>
          </w:tcPr>
          <w:p w14:paraId="352C6387" w14:textId="77777777" w:rsidR="00554C11" w:rsidRPr="0017052B" w:rsidRDefault="00554C11" w:rsidP="00994283">
            <w:pPr>
              <w:pStyle w:val="Brezrazmikov"/>
              <w:keepNext/>
              <w:rPr>
                <w:sz w:val="21"/>
                <w:szCs w:val="21"/>
              </w:rPr>
            </w:pPr>
          </w:p>
        </w:tc>
      </w:tr>
    </w:tbl>
    <w:p w14:paraId="3F2D4505" w14:textId="77777777" w:rsidR="00564890" w:rsidRPr="0017052B" w:rsidRDefault="00564890" w:rsidP="00564890">
      <w:pPr>
        <w:pStyle w:val="Brezrazmikov"/>
      </w:pPr>
    </w:p>
    <w:p w14:paraId="46BD9621" w14:textId="77777777" w:rsidR="00564890" w:rsidRPr="0017052B" w:rsidRDefault="00564890" w:rsidP="00564890">
      <w:pPr>
        <w:pStyle w:val="Brezrazmikov"/>
      </w:pPr>
    </w:p>
    <w:p w14:paraId="72353B23" w14:textId="201C9E4D" w:rsidR="00564890" w:rsidRPr="0017052B" w:rsidRDefault="00564890" w:rsidP="00564890">
      <w:pPr>
        <w:pStyle w:val="Brezrazmikov"/>
        <w:rPr>
          <w:b/>
        </w:rPr>
      </w:pPr>
      <w:r w:rsidRPr="0017052B">
        <w:rPr>
          <w:b/>
        </w:rPr>
        <w:t>Izjava glavnega izvajalca</w:t>
      </w:r>
      <w:r w:rsidR="00C163D3">
        <w:rPr>
          <w:b/>
        </w:rPr>
        <w:t xml:space="preserve"> podizvajalca</w:t>
      </w:r>
      <w:r w:rsidRPr="0017052B">
        <w:rPr>
          <w:b/>
        </w:rPr>
        <w:t xml:space="preserve"> (ponudnika):</w:t>
      </w:r>
    </w:p>
    <w:p w14:paraId="7F2AB508" w14:textId="77777777" w:rsidR="00564890" w:rsidRPr="0017052B" w:rsidRDefault="00564890" w:rsidP="00564890">
      <w:pPr>
        <w:pStyle w:val="Brezrazmikov"/>
      </w:pPr>
    </w:p>
    <w:p w14:paraId="246FF5E9" w14:textId="77777777" w:rsidR="00564890" w:rsidRPr="0017052B" w:rsidRDefault="00564890" w:rsidP="00564890">
      <w:pPr>
        <w:pStyle w:val="Brezrazmikov"/>
      </w:pPr>
      <w:r w:rsidRPr="0017052B">
        <w:t>Kot odgovorna oseba ponudnika izjavljam, da bom v pogodbi pooblastil naročnika, da na podlagi z naše strani potrjenega računa, neposredno plača zgoraj navedenemu podizvajalcu.</w:t>
      </w:r>
    </w:p>
    <w:p w14:paraId="1C74B01B" w14:textId="77777777" w:rsidR="00564890" w:rsidRPr="0017052B" w:rsidRDefault="00564890" w:rsidP="00564890">
      <w:pPr>
        <w:pStyle w:val="Brezrazmikov"/>
      </w:pPr>
      <w:r w:rsidRPr="0017052B">
        <w:t>Izjavljam, da bom svojemu računu priložil račun zgoraj navedenega podizvajalca, ki ga bom predhodno potrdil.</w:t>
      </w:r>
    </w:p>
    <w:p w14:paraId="4394CF0E" w14:textId="77777777" w:rsidR="00564890" w:rsidRPr="0017052B" w:rsidRDefault="00564890" w:rsidP="00564890">
      <w:pPr>
        <w:pStyle w:val="Brezrazmikov"/>
      </w:pPr>
    </w:p>
    <w:p w14:paraId="3ED81E5C" w14:textId="77777777" w:rsidR="00554C11" w:rsidRPr="0017052B" w:rsidRDefault="00554C11" w:rsidP="00554C11">
      <w:pPr>
        <w:pStyle w:val="Brezrazmikov"/>
      </w:pPr>
      <w:r w:rsidRPr="0017052B">
        <w:t xml:space="preserve">Datum: </w:t>
      </w:r>
      <w:sdt>
        <w:sdtPr>
          <w:id w:val="-1795511189"/>
          <w:placeholder>
            <w:docPart w:val="EF719EDD3B0C45CFBB30DB5FB7B96997"/>
          </w:placeholder>
          <w:showingPlcHdr/>
          <w:date>
            <w:dateFormat w:val="dd.MM.yyyy"/>
            <w:lid w:val="sl-SI"/>
            <w:storeMappedDataAs w:val="dateTime"/>
            <w:calendar w:val="gregorian"/>
          </w:date>
        </w:sdtPr>
        <w:sdtContent>
          <w:r w:rsidRPr="0017052B">
            <w:rPr>
              <w:rStyle w:val="Besedilooznabemesta"/>
            </w:rPr>
            <w:t>Kliknite ali tapnite tukaj, če želite vnesti datum.</w:t>
          </w:r>
        </w:sdtContent>
      </w:sdt>
    </w:p>
    <w:p w14:paraId="041173D6" w14:textId="77777777" w:rsidR="00554C11" w:rsidRPr="0017052B" w:rsidRDefault="00554C11" w:rsidP="00554C11">
      <w:pPr>
        <w:pStyle w:val="Brezrazmikov"/>
      </w:pPr>
    </w:p>
    <w:tbl>
      <w:tblPr>
        <w:tblW w:w="0" w:type="auto"/>
        <w:tblLook w:val="04A0" w:firstRow="1" w:lastRow="0" w:firstColumn="1" w:lastColumn="0" w:noHBand="0" w:noVBand="1"/>
      </w:tblPr>
      <w:tblGrid>
        <w:gridCol w:w="1080"/>
        <w:gridCol w:w="5184"/>
        <w:gridCol w:w="3816"/>
      </w:tblGrid>
      <w:tr w:rsidR="00554C11" w:rsidRPr="0017052B" w14:paraId="6EB63C87" w14:textId="77777777" w:rsidTr="00994283">
        <w:tc>
          <w:tcPr>
            <w:tcW w:w="893" w:type="dxa"/>
            <w:shd w:val="clear" w:color="auto" w:fill="auto"/>
          </w:tcPr>
          <w:p w14:paraId="2C958600" w14:textId="77777777" w:rsidR="00554C11" w:rsidRPr="0017052B" w:rsidRDefault="00554C11" w:rsidP="00994283">
            <w:pPr>
              <w:pStyle w:val="Brezrazmikov"/>
              <w:keepNext/>
              <w:jc w:val="left"/>
              <w:rPr>
                <w:sz w:val="21"/>
                <w:szCs w:val="21"/>
              </w:rPr>
            </w:pPr>
            <w:r w:rsidRPr="0017052B">
              <w:rPr>
                <w:sz w:val="21"/>
                <w:szCs w:val="21"/>
              </w:rPr>
              <w:t>Žig:</w:t>
            </w:r>
          </w:p>
        </w:tc>
        <w:sdt>
          <w:sdtPr>
            <w:rPr>
              <w:sz w:val="21"/>
              <w:szCs w:val="21"/>
            </w:rPr>
            <w:id w:val="-680892951"/>
            <w:showingPlcHdr/>
            <w:picture/>
          </w:sdtPr>
          <w:sdtContent>
            <w:tc>
              <w:tcPr>
                <w:tcW w:w="5340" w:type="dxa"/>
                <w:shd w:val="clear" w:color="auto" w:fill="auto"/>
              </w:tcPr>
              <w:p w14:paraId="7F427CBF" w14:textId="77777777" w:rsidR="00554C11" w:rsidRPr="0017052B" w:rsidRDefault="00554C11" w:rsidP="00994283">
                <w:pPr>
                  <w:pStyle w:val="Brezrazmikov"/>
                  <w:keepNext/>
                  <w:rPr>
                    <w:sz w:val="21"/>
                    <w:szCs w:val="21"/>
                  </w:rPr>
                </w:pPr>
                <w:r w:rsidRPr="0017052B">
                  <w:rPr>
                    <w:noProof/>
                    <w:sz w:val="21"/>
                    <w:szCs w:val="21"/>
                  </w:rPr>
                  <w:drawing>
                    <wp:inline distT="0" distB="0" distL="0" distR="0" wp14:anchorId="0EB1B19F" wp14:editId="51F7E060">
                      <wp:extent cx="2152650" cy="7810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34B8A7EB" w14:textId="77777777" w:rsidR="00554C11" w:rsidRPr="0017052B" w:rsidRDefault="00554C11" w:rsidP="00994283">
            <w:pPr>
              <w:pStyle w:val="Brezrazmikov"/>
              <w:keepNext/>
              <w:rPr>
                <w:sz w:val="21"/>
                <w:szCs w:val="21"/>
              </w:rPr>
            </w:pPr>
            <w:r w:rsidRPr="0017052B">
              <w:rPr>
                <w:sz w:val="21"/>
                <w:szCs w:val="21"/>
              </w:rPr>
              <w:t>Podpis:</w:t>
            </w:r>
          </w:p>
          <w:sdt>
            <w:sdtPr>
              <w:rPr>
                <w:sz w:val="21"/>
                <w:szCs w:val="21"/>
              </w:rPr>
              <w:id w:val="22452872"/>
              <w:showingPlcHdr/>
              <w:picture/>
            </w:sdtPr>
            <w:sdtContent>
              <w:p w14:paraId="2B0EB804" w14:textId="77777777" w:rsidR="00554C11" w:rsidRPr="0017052B" w:rsidRDefault="00554C11" w:rsidP="00994283">
                <w:pPr>
                  <w:pStyle w:val="Brezrazmikov"/>
                  <w:keepNext/>
                  <w:rPr>
                    <w:sz w:val="21"/>
                    <w:szCs w:val="21"/>
                  </w:rPr>
                </w:pPr>
                <w:r w:rsidRPr="0017052B">
                  <w:rPr>
                    <w:noProof/>
                    <w:sz w:val="21"/>
                    <w:szCs w:val="21"/>
                  </w:rPr>
                  <w:drawing>
                    <wp:inline distT="0" distB="0" distL="0" distR="0" wp14:anchorId="2D67A4E2" wp14:editId="7C2D3C0D">
                      <wp:extent cx="2152650" cy="5715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17052B" w14:paraId="46D3A220" w14:textId="77777777" w:rsidTr="00994283">
        <w:tc>
          <w:tcPr>
            <w:tcW w:w="893" w:type="dxa"/>
            <w:shd w:val="clear" w:color="auto" w:fill="auto"/>
          </w:tcPr>
          <w:p w14:paraId="603D0765" w14:textId="77777777" w:rsidR="00554C11" w:rsidRPr="0017052B" w:rsidRDefault="00554C11" w:rsidP="00994283">
            <w:pPr>
              <w:pStyle w:val="Brezrazmikov"/>
              <w:keepNext/>
              <w:jc w:val="left"/>
              <w:rPr>
                <w:sz w:val="21"/>
                <w:szCs w:val="21"/>
              </w:rPr>
            </w:pPr>
            <w:r w:rsidRPr="0017052B">
              <w:rPr>
                <w:sz w:val="21"/>
                <w:szCs w:val="21"/>
              </w:rPr>
              <w:t>Opomba:</w:t>
            </w:r>
          </w:p>
        </w:tc>
        <w:tc>
          <w:tcPr>
            <w:tcW w:w="5340" w:type="dxa"/>
            <w:shd w:val="clear" w:color="auto" w:fill="auto"/>
          </w:tcPr>
          <w:p w14:paraId="20518D61" w14:textId="77777777" w:rsidR="00554C11" w:rsidRPr="0017052B" w:rsidRDefault="00000000" w:rsidP="00994283">
            <w:pPr>
              <w:pStyle w:val="Brezrazmikov"/>
              <w:keepNext/>
              <w:rPr>
                <w:sz w:val="21"/>
                <w:szCs w:val="21"/>
              </w:rPr>
            </w:pPr>
            <w:sdt>
              <w:sdtPr>
                <w:rPr>
                  <w:sz w:val="21"/>
                  <w:szCs w:val="21"/>
                </w:rPr>
                <w:id w:val="-1153525123"/>
                <w14:checkbox>
                  <w14:checked w14:val="0"/>
                  <w14:checkedState w14:val="2612" w14:font="MS Gothic"/>
                  <w14:uncheckedState w14:val="2610" w14:font="MS Gothic"/>
                </w14:checkbox>
              </w:sdtPr>
              <w:sdtContent>
                <w:r w:rsidR="00554C11" w:rsidRPr="0017052B">
                  <w:rPr>
                    <w:rFonts w:ascii="Segoe UI Symbol" w:hAnsi="Segoe UI Symbol" w:cs="Segoe UI Symbol"/>
                    <w:sz w:val="21"/>
                    <w:szCs w:val="21"/>
                  </w:rPr>
                  <w:t>☐</w:t>
                </w:r>
              </w:sdtContent>
            </w:sdt>
            <w:r w:rsidR="00554C11" w:rsidRPr="0017052B">
              <w:rPr>
                <w:sz w:val="21"/>
                <w:szCs w:val="21"/>
              </w:rPr>
              <w:t xml:space="preserve"> Ne poslujemo z žigom.</w:t>
            </w:r>
          </w:p>
        </w:tc>
        <w:tc>
          <w:tcPr>
            <w:tcW w:w="3837" w:type="dxa"/>
            <w:shd w:val="clear" w:color="auto" w:fill="auto"/>
          </w:tcPr>
          <w:p w14:paraId="73A973FD" w14:textId="77777777" w:rsidR="00554C11" w:rsidRPr="0017052B" w:rsidRDefault="00554C11" w:rsidP="00994283">
            <w:pPr>
              <w:pStyle w:val="Brezrazmikov"/>
              <w:keepNext/>
              <w:rPr>
                <w:sz w:val="21"/>
                <w:szCs w:val="21"/>
              </w:rPr>
            </w:pPr>
          </w:p>
        </w:tc>
      </w:tr>
      <w:bookmarkEnd w:id="1"/>
    </w:tbl>
    <w:p w14:paraId="2601F7D9" w14:textId="33E0EEE5" w:rsidR="001A2874" w:rsidRPr="0017052B" w:rsidRDefault="001A2874" w:rsidP="00455292">
      <w:pPr>
        <w:pStyle w:val="Brezrazmikov"/>
      </w:pPr>
    </w:p>
    <w:sectPr w:rsidR="001A2874" w:rsidRPr="0017052B" w:rsidSect="00455292">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D61E8" w14:textId="77777777" w:rsidR="00127B5D" w:rsidRDefault="00127B5D">
      <w:r>
        <w:separator/>
      </w:r>
    </w:p>
  </w:endnote>
  <w:endnote w:type="continuationSeparator" w:id="0">
    <w:p w14:paraId="41EC07F2" w14:textId="77777777" w:rsidR="00127B5D" w:rsidRDefault="0012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03E331F2"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3DFFBB06">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DFFD7" w14:textId="77777777" w:rsidR="00127B5D" w:rsidRDefault="00127B5D">
      <w:r>
        <w:separator/>
      </w:r>
    </w:p>
  </w:footnote>
  <w:footnote w:type="continuationSeparator" w:id="0">
    <w:p w14:paraId="650062E6" w14:textId="77777777" w:rsidR="00127B5D" w:rsidRDefault="00127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69A9" w14:textId="37825AE5" w:rsidR="007142EB" w:rsidRPr="00455292" w:rsidRDefault="000804E1" w:rsidP="00455292">
    <w:pPr>
      <w:jc w:val="right"/>
      <w:rPr>
        <w:rFonts w:ascii="Arial" w:hAnsi="Arial" w:cs="Arial"/>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455292" w:rsidRPr="00455292">
      <w:rPr>
        <w:rFonts w:ascii="Arial" w:hAnsi="Arial" w:cs="Arial"/>
        <w:i/>
        <w:iCs/>
        <w:sz w:val="18"/>
        <w:szCs w:val="18"/>
      </w:rPr>
      <w:t xml:space="preserve"> </w:t>
    </w:r>
    <w:r w:rsidR="00455292" w:rsidRPr="00A34CBE">
      <w:rPr>
        <w:rFonts w:ascii="Arial" w:hAnsi="Arial" w:cs="Arial"/>
        <w:i/>
        <w:iCs/>
        <w:sz w:val="18"/>
        <w:szCs w:val="18"/>
      </w:rPr>
      <w:t>JN (postopek 2), verzija 2.0, JN-G-0098/24-POG, 802-2/2024-7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KXLNfFR7Ukl2pa7imzd/ZuYJ6Pl9dj/xkHUEBj3TmD4knfkTFQo1ZqNvCaaBUMoYajz30oQNzWjXT5eRNd2SqQ==" w:salt="kiD0idvWWr1tAtMVLjH4c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2F39"/>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27ECD"/>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238D"/>
    <w:rsid w:val="0007629E"/>
    <w:rsid w:val="000804E1"/>
    <w:rsid w:val="00081BA5"/>
    <w:rsid w:val="000829DC"/>
    <w:rsid w:val="00083A5D"/>
    <w:rsid w:val="00085239"/>
    <w:rsid w:val="00086442"/>
    <w:rsid w:val="00090291"/>
    <w:rsid w:val="00091656"/>
    <w:rsid w:val="0009315D"/>
    <w:rsid w:val="00095DFF"/>
    <w:rsid w:val="000978FF"/>
    <w:rsid w:val="00097ECA"/>
    <w:rsid w:val="000A1842"/>
    <w:rsid w:val="000A1DC0"/>
    <w:rsid w:val="000A2BA4"/>
    <w:rsid w:val="000A2D4D"/>
    <w:rsid w:val="000A504F"/>
    <w:rsid w:val="000A5261"/>
    <w:rsid w:val="000A6658"/>
    <w:rsid w:val="000B04A4"/>
    <w:rsid w:val="000B07DB"/>
    <w:rsid w:val="000B326B"/>
    <w:rsid w:val="000B335E"/>
    <w:rsid w:val="000B3E18"/>
    <w:rsid w:val="000B526F"/>
    <w:rsid w:val="000B79A4"/>
    <w:rsid w:val="000C3BEF"/>
    <w:rsid w:val="000C4A54"/>
    <w:rsid w:val="000C4A60"/>
    <w:rsid w:val="000C598A"/>
    <w:rsid w:val="000D0C46"/>
    <w:rsid w:val="000D1838"/>
    <w:rsid w:val="000D2AF7"/>
    <w:rsid w:val="000D2E4B"/>
    <w:rsid w:val="000D2F84"/>
    <w:rsid w:val="000D476F"/>
    <w:rsid w:val="000D4BC1"/>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5FC7"/>
    <w:rsid w:val="00117980"/>
    <w:rsid w:val="00120E3C"/>
    <w:rsid w:val="0012310E"/>
    <w:rsid w:val="00123A1D"/>
    <w:rsid w:val="00123A5E"/>
    <w:rsid w:val="00124E24"/>
    <w:rsid w:val="001250D8"/>
    <w:rsid w:val="0012591B"/>
    <w:rsid w:val="00127749"/>
    <w:rsid w:val="00127B5D"/>
    <w:rsid w:val="00130745"/>
    <w:rsid w:val="001316CF"/>
    <w:rsid w:val="001323AB"/>
    <w:rsid w:val="00136F2F"/>
    <w:rsid w:val="00137648"/>
    <w:rsid w:val="00141147"/>
    <w:rsid w:val="00141A8A"/>
    <w:rsid w:val="00141AA9"/>
    <w:rsid w:val="00142486"/>
    <w:rsid w:val="00142E25"/>
    <w:rsid w:val="0015376C"/>
    <w:rsid w:val="00154A39"/>
    <w:rsid w:val="00157650"/>
    <w:rsid w:val="0016039E"/>
    <w:rsid w:val="00161FA8"/>
    <w:rsid w:val="00162039"/>
    <w:rsid w:val="0016571F"/>
    <w:rsid w:val="00166429"/>
    <w:rsid w:val="0016789C"/>
    <w:rsid w:val="00170443"/>
    <w:rsid w:val="0017052B"/>
    <w:rsid w:val="00172E34"/>
    <w:rsid w:val="00174524"/>
    <w:rsid w:val="00174593"/>
    <w:rsid w:val="00174970"/>
    <w:rsid w:val="001759BA"/>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0001"/>
    <w:rsid w:val="001F2576"/>
    <w:rsid w:val="001F2A13"/>
    <w:rsid w:val="001F3310"/>
    <w:rsid w:val="001F41B6"/>
    <w:rsid w:val="001F6144"/>
    <w:rsid w:val="001F6315"/>
    <w:rsid w:val="00200033"/>
    <w:rsid w:val="002015DE"/>
    <w:rsid w:val="002019C0"/>
    <w:rsid w:val="00201F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5D1"/>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EB"/>
    <w:rsid w:val="00290ECA"/>
    <w:rsid w:val="002915D8"/>
    <w:rsid w:val="00291E92"/>
    <w:rsid w:val="002A03AC"/>
    <w:rsid w:val="002A0DAE"/>
    <w:rsid w:val="002A1C6C"/>
    <w:rsid w:val="002A2E0E"/>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1159"/>
    <w:rsid w:val="00323DB0"/>
    <w:rsid w:val="003259A0"/>
    <w:rsid w:val="0033066D"/>
    <w:rsid w:val="003306B4"/>
    <w:rsid w:val="0033126A"/>
    <w:rsid w:val="0033272B"/>
    <w:rsid w:val="00336637"/>
    <w:rsid w:val="003373F3"/>
    <w:rsid w:val="00340E66"/>
    <w:rsid w:val="00341805"/>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165B"/>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5BB"/>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62D5"/>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73A"/>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5292"/>
    <w:rsid w:val="00455E9E"/>
    <w:rsid w:val="00456A36"/>
    <w:rsid w:val="00456CD8"/>
    <w:rsid w:val="00460C22"/>
    <w:rsid w:val="004617E4"/>
    <w:rsid w:val="00462EE7"/>
    <w:rsid w:val="00463116"/>
    <w:rsid w:val="00464CC7"/>
    <w:rsid w:val="00471D97"/>
    <w:rsid w:val="00472AF8"/>
    <w:rsid w:val="00480C70"/>
    <w:rsid w:val="00481554"/>
    <w:rsid w:val="00483C63"/>
    <w:rsid w:val="00483E15"/>
    <w:rsid w:val="00485FDF"/>
    <w:rsid w:val="00487499"/>
    <w:rsid w:val="00487981"/>
    <w:rsid w:val="00487AA7"/>
    <w:rsid w:val="00487E49"/>
    <w:rsid w:val="00490C6A"/>
    <w:rsid w:val="0049137F"/>
    <w:rsid w:val="004929B6"/>
    <w:rsid w:val="00493135"/>
    <w:rsid w:val="00496BB9"/>
    <w:rsid w:val="00497785"/>
    <w:rsid w:val="00497F6C"/>
    <w:rsid w:val="004A3EB1"/>
    <w:rsid w:val="004B20D4"/>
    <w:rsid w:val="004B2925"/>
    <w:rsid w:val="004B45B6"/>
    <w:rsid w:val="004C0577"/>
    <w:rsid w:val="004C15E5"/>
    <w:rsid w:val="004C33A4"/>
    <w:rsid w:val="004C4251"/>
    <w:rsid w:val="004C5B9C"/>
    <w:rsid w:val="004C6F0A"/>
    <w:rsid w:val="004D0BC0"/>
    <w:rsid w:val="004D1560"/>
    <w:rsid w:val="004D1CDC"/>
    <w:rsid w:val="004D6FDD"/>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5F6C52"/>
    <w:rsid w:val="00600196"/>
    <w:rsid w:val="00600846"/>
    <w:rsid w:val="00604F84"/>
    <w:rsid w:val="00606A22"/>
    <w:rsid w:val="006079C4"/>
    <w:rsid w:val="006108BE"/>
    <w:rsid w:val="00611877"/>
    <w:rsid w:val="00612DD1"/>
    <w:rsid w:val="00614C77"/>
    <w:rsid w:val="00621487"/>
    <w:rsid w:val="00622747"/>
    <w:rsid w:val="00622A40"/>
    <w:rsid w:val="00624673"/>
    <w:rsid w:val="00624FBD"/>
    <w:rsid w:val="0062516D"/>
    <w:rsid w:val="0062630E"/>
    <w:rsid w:val="006304CF"/>
    <w:rsid w:val="00631F4E"/>
    <w:rsid w:val="00633A3F"/>
    <w:rsid w:val="0063461F"/>
    <w:rsid w:val="00634774"/>
    <w:rsid w:val="00634C19"/>
    <w:rsid w:val="00634D0E"/>
    <w:rsid w:val="0063616C"/>
    <w:rsid w:val="00640C0A"/>
    <w:rsid w:val="0064117C"/>
    <w:rsid w:val="006459D3"/>
    <w:rsid w:val="006464E5"/>
    <w:rsid w:val="006469BB"/>
    <w:rsid w:val="00656795"/>
    <w:rsid w:val="00660812"/>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84"/>
    <w:rsid w:val="006D22ED"/>
    <w:rsid w:val="006D6FDF"/>
    <w:rsid w:val="006D77AF"/>
    <w:rsid w:val="006E033F"/>
    <w:rsid w:val="006E3141"/>
    <w:rsid w:val="006E36F3"/>
    <w:rsid w:val="006E6124"/>
    <w:rsid w:val="006E6D2C"/>
    <w:rsid w:val="006F0B58"/>
    <w:rsid w:val="006F0B68"/>
    <w:rsid w:val="006F1CF0"/>
    <w:rsid w:val="006F2236"/>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6D91"/>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15D"/>
    <w:rsid w:val="007E2371"/>
    <w:rsid w:val="007E28D9"/>
    <w:rsid w:val="007E4D44"/>
    <w:rsid w:val="007E7173"/>
    <w:rsid w:val="007E7EB1"/>
    <w:rsid w:val="007F009D"/>
    <w:rsid w:val="007F596F"/>
    <w:rsid w:val="007F6AE9"/>
    <w:rsid w:val="008020CB"/>
    <w:rsid w:val="00802CBE"/>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131C"/>
    <w:rsid w:val="00883F2E"/>
    <w:rsid w:val="00884D11"/>
    <w:rsid w:val="008850F2"/>
    <w:rsid w:val="00887A9D"/>
    <w:rsid w:val="0089171A"/>
    <w:rsid w:val="00892B30"/>
    <w:rsid w:val="0089315F"/>
    <w:rsid w:val="00895543"/>
    <w:rsid w:val="00896243"/>
    <w:rsid w:val="008978CF"/>
    <w:rsid w:val="008A016D"/>
    <w:rsid w:val="008A05A9"/>
    <w:rsid w:val="008A0D19"/>
    <w:rsid w:val="008A0DDF"/>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07A32"/>
    <w:rsid w:val="00912F4A"/>
    <w:rsid w:val="009130D6"/>
    <w:rsid w:val="00916B3E"/>
    <w:rsid w:val="00920B7E"/>
    <w:rsid w:val="009211F9"/>
    <w:rsid w:val="009223C7"/>
    <w:rsid w:val="0092270B"/>
    <w:rsid w:val="00923F90"/>
    <w:rsid w:val="009241A1"/>
    <w:rsid w:val="00924223"/>
    <w:rsid w:val="0092720D"/>
    <w:rsid w:val="00927939"/>
    <w:rsid w:val="009300B6"/>
    <w:rsid w:val="0093208A"/>
    <w:rsid w:val="00932559"/>
    <w:rsid w:val="009348FA"/>
    <w:rsid w:val="00936361"/>
    <w:rsid w:val="009368DE"/>
    <w:rsid w:val="00940651"/>
    <w:rsid w:val="00940B59"/>
    <w:rsid w:val="009420E2"/>
    <w:rsid w:val="009426BD"/>
    <w:rsid w:val="00942B4A"/>
    <w:rsid w:val="0094320E"/>
    <w:rsid w:val="009442D8"/>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3F40"/>
    <w:rsid w:val="00964438"/>
    <w:rsid w:val="0096654A"/>
    <w:rsid w:val="00967BA7"/>
    <w:rsid w:val="00967CE3"/>
    <w:rsid w:val="009717EE"/>
    <w:rsid w:val="009721A5"/>
    <w:rsid w:val="00972960"/>
    <w:rsid w:val="00974DEC"/>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8BD"/>
    <w:rsid w:val="00A53A1E"/>
    <w:rsid w:val="00A55AFC"/>
    <w:rsid w:val="00A56CE7"/>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ADA"/>
    <w:rsid w:val="00AE1B77"/>
    <w:rsid w:val="00AE25E1"/>
    <w:rsid w:val="00AE416B"/>
    <w:rsid w:val="00AE42CC"/>
    <w:rsid w:val="00AE7688"/>
    <w:rsid w:val="00AF0047"/>
    <w:rsid w:val="00AF00E0"/>
    <w:rsid w:val="00AF0B76"/>
    <w:rsid w:val="00AF0F1B"/>
    <w:rsid w:val="00AF42F9"/>
    <w:rsid w:val="00AF66B8"/>
    <w:rsid w:val="00AF67C3"/>
    <w:rsid w:val="00AF6FE1"/>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418D"/>
    <w:rsid w:val="00B46AFD"/>
    <w:rsid w:val="00B47E6C"/>
    <w:rsid w:val="00B500D9"/>
    <w:rsid w:val="00B507FC"/>
    <w:rsid w:val="00B52D2B"/>
    <w:rsid w:val="00B5391C"/>
    <w:rsid w:val="00B56704"/>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30C9"/>
    <w:rsid w:val="00B8456F"/>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3D3"/>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1D95"/>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4B9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248D"/>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9C9"/>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61C"/>
    <w:rsid w:val="00DD3E11"/>
    <w:rsid w:val="00DD42F2"/>
    <w:rsid w:val="00DD44B7"/>
    <w:rsid w:val="00DD49B1"/>
    <w:rsid w:val="00DE263A"/>
    <w:rsid w:val="00DE3066"/>
    <w:rsid w:val="00DE399E"/>
    <w:rsid w:val="00DE4558"/>
    <w:rsid w:val="00DE7AF6"/>
    <w:rsid w:val="00DF42DF"/>
    <w:rsid w:val="00E00179"/>
    <w:rsid w:val="00E0077D"/>
    <w:rsid w:val="00E02A74"/>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266B"/>
    <w:rsid w:val="00E2470B"/>
    <w:rsid w:val="00E261EC"/>
    <w:rsid w:val="00E262B1"/>
    <w:rsid w:val="00E2692C"/>
    <w:rsid w:val="00E27D4E"/>
    <w:rsid w:val="00E27EF3"/>
    <w:rsid w:val="00E30AC3"/>
    <w:rsid w:val="00E313DE"/>
    <w:rsid w:val="00E32162"/>
    <w:rsid w:val="00E351D2"/>
    <w:rsid w:val="00E35B11"/>
    <w:rsid w:val="00E36A19"/>
    <w:rsid w:val="00E36C33"/>
    <w:rsid w:val="00E36CA3"/>
    <w:rsid w:val="00E42E7F"/>
    <w:rsid w:val="00E54B09"/>
    <w:rsid w:val="00E5571B"/>
    <w:rsid w:val="00E60B35"/>
    <w:rsid w:val="00E621F0"/>
    <w:rsid w:val="00E624E6"/>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2042"/>
    <w:rsid w:val="00F334B5"/>
    <w:rsid w:val="00F33E4F"/>
    <w:rsid w:val="00F34A9C"/>
    <w:rsid w:val="00F3514C"/>
    <w:rsid w:val="00F35903"/>
    <w:rsid w:val="00F408FF"/>
    <w:rsid w:val="00F40FBE"/>
    <w:rsid w:val="00F41902"/>
    <w:rsid w:val="00F41EDA"/>
    <w:rsid w:val="00F425AB"/>
    <w:rsid w:val="00F42CE4"/>
    <w:rsid w:val="00F450E2"/>
    <w:rsid w:val="00F45751"/>
    <w:rsid w:val="00F45BF3"/>
    <w:rsid w:val="00F45C05"/>
    <w:rsid w:val="00F51CAB"/>
    <w:rsid w:val="00F5201F"/>
    <w:rsid w:val="00F52D76"/>
    <w:rsid w:val="00F531E4"/>
    <w:rsid w:val="00F53234"/>
    <w:rsid w:val="00F54DAC"/>
    <w:rsid w:val="00F563ED"/>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0AB"/>
    <w:rsid w:val="00F935E0"/>
    <w:rsid w:val="00F9395F"/>
    <w:rsid w:val="00F93E35"/>
    <w:rsid w:val="00F94665"/>
    <w:rsid w:val="00F94DFA"/>
    <w:rsid w:val="00F95914"/>
    <w:rsid w:val="00F96F2F"/>
    <w:rsid w:val="00FA0F54"/>
    <w:rsid w:val="00FA29B4"/>
    <w:rsid w:val="00FA3035"/>
    <w:rsid w:val="00FA4D90"/>
    <w:rsid w:val="00FA4F92"/>
    <w:rsid w:val="00FA65D1"/>
    <w:rsid w:val="00FA78D3"/>
    <w:rsid w:val="00FB163B"/>
    <w:rsid w:val="00FB198A"/>
    <w:rsid w:val="00FB3BEF"/>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lamrea">
    <w:name w:val="Grid Table Light"/>
    <w:basedOn w:val="Navadnatabela"/>
    <w:uiPriority w:val="40"/>
    <w:rsid w:val="00974DEC"/>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F719EDD3B0C45CFBB30DB5FB7B96997"/>
        <w:category>
          <w:name w:val="Splošno"/>
          <w:gallery w:val="placeholder"/>
        </w:category>
        <w:types>
          <w:type w:val="bbPlcHdr"/>
        </w:types>
        <w:behaviors>
          <w:behavior w:val="content"/>
        </w:behaviors>
        <w:guid w:val="{992124F1-5ACF-44B6-BA87-36FAB402FBCE}"/>
      </w:docPartPr>
      <w:docPartBody>
        <w:p w:rsidR="00A5757E" w:rsidRDefault="00435195" w:rsidP="00435195">
          <w:pPr>
            <w:pStyle w:val="EF719EDD3B0C45CFBB30DB5FB7B969971"/>
          </w:pPr>
          <w:r w:rsidRPr="0017052B">
            <w:rPr>
              <w:rStyle w:val="Besedilooznabemesta"/>
            </w:rPr>
            <w:t>Kliknite ali tapnite tukaj, če želite vnesti datum.</w:t>
          </w:r>
        </w:p>
      </w:docPartBody>
    </w:docPart>
    <w:docPart>
      <w:docPartPr>
        <w:name w:val="9C8ED94A593F406185BB11B8FF8A395C"/>
        <w:category>
          <w:name w:val="Splošno"/>
          <w:gallery w:val="placeholder"/>
        </w:category>
        <w:types>
          <w:type w:val="bbPlcHdr"/>
        </w:types>
        <w:behaviors>
          <w:behavior w:val="content"/>
        </w:behaviors>
        <w:guid w:val="{C51AD9BB-EB2B-4DF8-AFBD-D5B1419F2B5F}"/>
      </w:docPartPr>
      <w:docPartBody>
        <w:p w:rsidR="00A5757E" w:rsidRDefault="00435195" w:rsidP="00435195">
          <w:pPr>
            <w:pStyle w:val="9C8ED94A593F406185BB11B8FF8A395C1"/>
          </w:pPr>
          <w:r w:rsidRPr="0017052B">
            <w:rPr>
              <w:rStyle w:val="Besedilooznabemesta"/>
            </w:rPr>
            <w:t>Kliknite ali tapnite tukaj, če želite vnesti datum.</w:t>
          </w:r>
        </w:p>
      </w:docPartBody>
    </w:docPart>
    <w:docPart>
      <w:docPartPr>
        <w:name w:val="DefaultPlaceholder_-1854013440"/>
        <w:category>
          <w:name w:val="Splošno"/>
          <w:gallery w:val="placeholder"/>
        </w:category>
        <w:types>
          <w:type w:val="bbPlcHdr"/>
        </w:types>
        <w:behaviors>
          <w:behavior w:val="content"/>
        </w:behaviors>
        <w:guid w:val="{AD3499B8-B1A3-492D-B06A-185C3C0E4E28}"/>
      </w:docPartPr>
      <w:docPartBody>
        <w:p w:rsidR="007869A3" w:rsidRDefault="00435195">
          <w:r w:rsidRPr="001D77C3">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7A"/>
    <w:rsid w:val="00004681"/>
    <w:rsid w:val="00020375"/>
    <w:rsid w:val="000352C5"/>
    <w:rsid w:val="000446BE"/>
    <w:rsid w:val="000A504F"/>
    <w:rsid w:val="000E7AB2"/>
    <w:rsid w:val="00137648"/>
    <w:rsid w:val="001D5550"/>
    <w:rsid w:val="001F795F"/>
    <w:rsid w:val="0020344C"/>
    <w:rsid w:val="00246BDF"/>
    <w:rsid w:val="00247257"/>
    <w:rsid w:val="00281CB9"/>
    <w:rsid w:val="00294CEA"/>
    <w:rsid w:val="002A4CCE"/>
    <w:rsid w:val="002F2ED3"/>
    <w:rsid w:val="003176A0"/>
    <w:rsid w:val="00321159"/>
    <w:rsid w:val="00364C2F"/>
    <w:rsid w:val="003B75BB"/>
    <w:rsid w:val="003D624A"/>
    <w:rsid w:val="003F3A2A"/>
    <w:rsid w:val="00431B6A"/>
    <w:rsid w:val="00435195"/>
    <w:rsid w:val="00435B01"/>
    <w:rsid w:val="00473B83"/>
    <w:rsid w:val="00477B56"/>
    <w:rsid w:val="00496CA6"/>
    <w:rsid w:val="004C35DE"/>
    <w:rsid w:val="004C72B8"/>
    <w:rsid w:val="0051737D"/>
    <w:rsid w:val="005179EF"/>
    <w:rsid w:val="0053237A"/>
    <w:rsid w:val="005419B1"/>
    <w:rsid w:val="005A3EC8"/>
    <w:rsid w:val="005B52BC"/>
    <w:rsid w:val="005D1587"/>
    <w:rsid w:val="005E4A2E"/>
    <w:rsid w:val="00624FBC"/>
    <w:rsid w:val="00642E49"/>
    <w:rsid w:val="00671969"/>
    <w:rsid w:val="00676AD8"/>
    <w:rsid w:val="00700864"/>
    <w:rsid w:val="007219EB"/>
    <w:rsid w:val="00733D61"/>
    <w:rsid w:val="00747B06"/>
    <w:rsid w:val="00754D0A"/>
    <w:rsid w:val="00762CEE"/>
    <w:rsid w:val="00762E03"/>
    <w:rsid w:val="00782EE7"/>
    <w:rsid w:val="007869A3"/>
    <w:rsid w:val="007A238A"/>
    <w:rsid w:val="007A32A0"/>
    <w:rsid w:val="007C0DED"/>
    <w:rsid w:val="00815DF1"/>
    <w:rsid w:val="00840343"/>
    <w:rsid w:val="008420C4"/>
    <w:rsid w:val="0085132D"/>
    <w:rsid w:val="00894EEA"/>
    <w:rsid w:val="008F6995"/>
    <w:rsid w:val="009077D9"/>
    <w:rsid w:val="00930831"/>
    <w:rsid w:val="00991EE4"/>
    <w:rsid w:val="009A03E7"/>
    <w:rsid w:val="009A502E"/>
    <w:rsid w:val="009A616B"/>
    <w:rsid w:val="00A124AD"/>
    <w:rsid w:val="00A13839"/>
    <w:rsid w:val="00A5757E"/>
    <w:rsid w:val="00A809DE"/>
    <w:rsid w:val="00AA2320"/>
    <w:rsid w:val="00AC220A"/>
    <w:rsid w:val="00AC6EB0"/>
    <w:rsid w:val="00B64C12"/>
    <w:rsid w:val="00B96E1B"/>
    <w:rsid w:val="00BD7436"/>
    <w:rsid w:val="00C02142"/>
    <w:rsid w:val="00C34EC9"/>
    <w:rsid w:val="00CA4B1E"/>
    <w:rsid w:val="00CB2DAD"/>
    <w:rsid w:val="00CE4B9D"/>
    <w:rsid w:val="00D80A31"/>
    <w:rsid w:val="00DC7EEA"/>
    <w:rsid w:val="00E113D2"/>
    <w:rsid w:val="00E226C4"/>
    <w:rsid w:val="00E86922"/>
    <w:rsid w:val="00EA2964"/>
    <w:rsid w:val="00EB54C6"/>
    <w:rsid w:val="00EC0056"/>
    <w:rsid w:val="00ED717D"/>
    <w:rsid w:val="00EE32D4"/>
    <w:rsid w:val="00F1610A"/>
    <w:rsid w:val="00F17BFF"/>
    <w:rsid w:val="00F53D88"/>
    <w:rsid w:val="00F842BE"/>
    <w:rsid w:val="00FC2540"/>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435195"/>
    <w:rPr>
      <w:color w:val="808080"/>
    </w:rPr>
  </w:style>
  <w:style w:type="paragraph" w:customStyle="1" w:styleId="022F0FBE6E2A40838EB4E1FFFA34C6AF1">
    <w:name w:val="022F0FBE6E2A40838EB4E1FFFA34C6AF1"/>
    <w:rsid w:val="00435195"/>
    <w:pPr>
      <w:spacing w:after="0" w:line="240" w:lineRule="auto"/>
      <w:jc w:val="both"/>
    </w:pPr>
    <w:rPr>
      <w:rFonts w:ascii="Arial" w:eastAsia="Dotum" w:hAnsi="Arial" w:cs="Arial"/>
    </w:rPr>
  </w:style>
  <w:style w:type="paragraph" w:customStyle="1" w:styleId="70C3914EF8E64ACE983B524877CA35E01">
    <w:name w:val="70C3914EF8E64ACE983B524877CA35E01"/>
    <w:rsid w:val="00435195"/>
    <w:pPr>
      <w:spacing w:after="0" w:line="240" w:lineRule="auto"/>
      <w:jc w:val="both"/>
    </w:pPr>
    <w:rPr>
      <w:rFonts w:ascii="Arial" w:eastAsia="Dotum" w:hAnsi="Arial" w:cs="Arial"/>
    </w:rPr>
  </w:style>
  <w:style w:type="paragraph" w:customStyle="1" w:styleId="6AB08EF14CB4460084E43551B681AC771">
    <w:name w:val="6AB08EF14CB4460084E43551B681AC771"/>
    <w:rsid w:val="00435195"/>
    <w:pPr>
      <w:spacing w:after="0" w:line="240" w:lineRule="auto"/>
      <w:jc w:val="both"/>
    </w:pPr>
    <w:rPr>
      <w:rFonts w:ascii="Arial" w:eastAsia="Dotum" w:hAnsi="Arial" w:cs="Arial"/>
    </w:rPr>
  </w:style>
  <w:style w:type="paragraph" w:customStyle="1" w:styleId="40E438D01A6A4A908C09388189B6DAA41">
    <w:name w:val="40E438D01A6A4A908C09388189B6DAA41"/>
    <w:rsid w:val="00435195"/>
    <w:pPr>
      <w:spacing w:after="0" w:line="240" w:lineRule="auto"/>
      <w:jc w:val="both"/>
    </w:pPr>
    <w:rPr>
      <w:rFonts w:ascii="Arial" w:eastAsia="Dotum" w:hAnsi="Arial" w:cs="Arial"/>
    </w:rPr>
  </w:style>
  <w:style w:type="paragraph" w:customStyle="1" w:styleId="68AFC43756AC4BB0929D2D4221C2B6301">
    <w:name w:val="68AFC43756AC4BB0929D2D4221C2B6301"/>
    <w:rsid w:val="00435195"/>
    <w:pPr>
      <w:spacing w:after="0" w:line="240" w:lineRule="auto"/>
      <w:jc w:val="both"/>
    </w:pPr>
    <w:rPr>
      <w:rFonts w:ascii="Arial" w:eastAsia="Dotum" w:hAnsi="Arial" w:cs="Arial"/>
    </w:rPr>
  </w:style>
  <w:style w:type="paragraph" w:customStyle="1" w:styleId="F781AB02BD194B9484B290F5C2C909421">
    <w:name w:val="F781AB02BD194B9484B290F5C2C909421"/>
    <w:rsid w:val="00435195"/>
    <w:pPr>
      <w:spacing w:after="0" w:line="240" w:lineRule="auto"/>
      <w:jc w:val="both"/>
    </w:pPr>
    <w:rPr>
      <w:rFonts w:ascii="Arial" w:eastAsia="Dotum" w:hAnsi="Arial" w:cs="Arial"/>
    </w:rPr>
  </w:style>
  <w:style w:type="paragraph" w:customStyle="1" w:styleId="5E4E7FDD39CC483E88E240D36FEB5545">
    <w:name w:val="5E4E7FDD39CC483E88E240D36FEB5545"/>
    <w:rsid w:val="00435195"/>
    <w:pPr>
      <w:spacing w:after="0" w:line="240" w:lineRule="auto"/>
    </w:pPr>
    <w:rPr>
      <w:rFonts w:ascii="Times New Roman" w:eastAsia="Times New Roman" w:hAnsi="Times New Roman" w:cs="Times New Roman"/>
      <w:sz w:val="24"/>
      <w:szCs w:val="24"/>
    </w:rPr>
  </w:style>
  <w:style w:type="paragraph" w:customStyle="1" w:styleId="EED6C6004D1946D0BB1C1CF54DF18E75">
    <w:name w:val="EED6C6004D1946D0BB1C1CF54DF18E75"/>
    <w:rsid w:val="00435195"/>
    <w:pPr>
      <w:spacing w:after="0" w:line="240" w:lineRule="auto"/>
    </w:pPr>
    <w:rPr>
      <w:rFonts w:ascii="Times New Roman" w:eastAsia="Times New Roman" w:hAnsi="Times New Roman" w:cs="Times New Roman"/>
      <w:sz w:val="24"/>
      <w:szCs w:val="24"/>
    </w:rPr>
  </w:style>
  <w:style w:type="paragraph" w:customStyle="1" w:styleId="EE0ADCF1F50D4A83A1EA417DD5B1063C1">
    <w:name w:val="EE0ADCF1F50D4A83A1EA417DD5B1063C1"/>
    <w:rsid w:val="00435195"/>
    <w:pPr>
      <w:spacing w:after="0" w:line="240" w:lineRule="auto"/>
      <w:jc w:val="both"/>
    </w:pPr>
    <w:rPr>
      <w:rFonts w:ascii="Arial" w:eastAsia="Dotum" w:hAnsi="Arial" w:cs="Arial"/>
    </w:rPr>
  </w:style>
  <w:style w:type="paragraph" w:customStyle="1" w:styleId="BBE20AEB65944A6D84EA4123EADCDC9A1">
    <w:name w:val="BBE20AEB65944A6D84EA4123EADCDC9A1"/>
    <w:rsid w:val="00435195"/>
    <w:pPr>
      <w:spacing w:after="0" w:line="240" w:lineRule="auto"/>
      <w:jc w:val="both"/>
    </w:pPr>
    <w:rPr>
      <w:rFonts w:ascii="Arial" w:eastAsia="Dotum" w:hAnsi="Arial" w:cs="Arial"/>
    </w:rPr>
  </w:style>
  <w:style w:type="paragraph" w:customStyle="1" w:styleId="50D177196F834055BB2CAF9BEAB9F2841">
    <w:name w:val="50D177196F834055BB2CAF9BEAB9F2841"/>
    <w:rsid w:val="00435195"/>
    <w:pPr>
      <w:spacing w:after="0" w:line="240" w:lineRule="auto"/>
      <w:jc w:val="both"/>
    </w:pPr>
    <w:rPr>
      <w:rFonts w:ascii="Arial" w:eastAsia="Dotum" w:hAnsi="Arial" w:cs="Arial"/>
    </w:rPr>
  </w:style>
  <w:style w:type="paragraph" w:customStyle="1" w:styleId="CD7CC10C882D4D40B565863A0F50A3C41">
    <w:name w:val="CD7CC10C882D4D40B565863A0F50A3C41"/>
    <w:rsid w:val="00435195"/>
    <w:pPr>
      <w:spacing w:after="0" w:line="240" w:lineRule="auto"/>
      <w:jc w:val="both"/>
    </w:pPr>
    <w:rPr>
      <w:rFonts w:ascii="Arial" w:eastAsia="Dotum" w:hAnsi="Arial" w:cs="Arial"/>
    </w:rPr>
  </w:style>
  <w:style w:type="paragraph" w:customStyle="1" w:styleId="B314B14DD32B4D7383A7F1B8EFCC13F71">
    <w:name w:val="B314B14DD32B4D7383A7F1B8EFCC13F71"/>
    <w:rsid w:val="00435195"/>
    <w:pPr>
      <w:spacing w:after="0" w:line="240" w:lineRule="auto"/>
      <w:jc w:val="both"/>
    </w:pPr>
    <w:rPr>
      <w:rFonts w:ascii="Arial" w:eastAsia="Dotum" w:hAnsi="Arial" w:cs="Arial"/>
    </w:rPr>
  </w:style>
  <w:style w:type="paragraph" w:customStyle="1" w:styleId="D901306FF0D040F19336C803C27B9E4F1">
    <w:name w:val="D901306FF0D040F19336C803C27B9E4F1"/>
    <w:rsid w:val="00435195"/>
    <w:pPr>
      <w:spacing w:after="0" w:line="240" w:lineRule="auto"/>
      <w:jc w:val="both"/>
    </w:pPr>
    <w:rPr>
      <w:rFonts w:ascii="Arial" w:eastAsia="Dotum" w:hAnsi="Arial" w:cs="Arial"/>
    </w:rPr>
  </w:style>
  <w:style w:type="paragraph" w:customStyle="1" w:styleId="DBB593409BE841A0A782A33D6B65ECB91">
    <w:name w:val="DBB593409BE841A0A782A33D6B65ECB91"/>
    <w:rsid w:val="00435195"/>
    <w:pPr>
      <w:spacing w:after="0" w:line="240" w:lineRule="auto"/>
      <w:jc w:val="both"/>
    </w:pPr>
    <w:rPr>
      <w:rFonts w:ascii="Arial" w:eastAsia="Dotum" w:hAnsi="Arial" w:cs="Arial"/>
    </w:rPr>
  </w:style>
  <w:style w:type="paragraph" w:customStyle="1" w:styleId="F0880C79C88C4830AC835FCA708BA51E1">
    <w:name w:val="F0880C79C88C4830AC835FCA708BA51E1"/>
    <w:rsid w:val="00435195"/>
    <w:pPr>
      <w:spacing w:after="0" w:line="240" w:lineRule="auto"/>
      <w:jc w:val="both"/>
    </w:pPr>
    <w:rPr>
      <w:rFonts w:ascii="Arial" w:eastAsia="Dotum" w:hAnsi="Arial" w:cs="Arial"/>
    </w:rPr>
  </w:style>
  <w:style w:type="paragraph" w:customStyle="1" w:styleId="9C1EAB80AA874DCF8F0253F2C3A494281">
    <w:name w:val="9C1EAB80AA874DCF8F0253F2C3A494281"/>
    <w:rsid w:val="00435195"/>
    <w:pPr>
      <w:spacing w:after="0" w:line="240" w:lineRule="auto"/>
      <w:jc w:val="both"/>
    </w:pPr>
    <w:rPr>
      <w:rFonts w:ascii="Arial" w:eastAsia="Dotum" w:hAnsi="Arial" w:cs="Arial"/>
    </w:rPr>
  </w:style>
  <w:style w:type="paragraph" w:customStyle="1" w:styleId="99E1D95D2C4F4BD6AFDC26B631084BD21">
    <w:name w:val="99E1D95D2C4F4BD6AFDC26B631084BD21"/>
    <w:rsid w:val="00435195"/>
    <w:pPr>
      <w:spacing w:after="0" w:line="240" w:lineRule="auto"/>
      <w:jc w:val="both"/>
    </w:pPr>
    <w:rPr>
      <w:rFonts w:ascii="Arial" w:eastAsia="Dotum" w:hAnsi="Arial" w:cs="Arial"/>
    </w:rPr>
  </w:style>
  <w:style w:type="paragraph" w:customStyle="1" w:styleId="F3D04F487CAF48B2B44E2BDE756BE7C6">
    <w:name w:val="F3D04F487CAF48B2B44E2BDE756BE7C6"/>
    <w:rsid w:val="00435195"/>
    <w:pPr>
      <w:spacing w:after="0" w:line="240" w:lineRule="auto"/>
      <w:jc w:val="both"/>
    </w:pPr>
    <w:rPr>
      <w:rFonts w:ascii="Arial" w:eastAsia="Dotum" w:hAnsi="Arial" w:cs="Arial"/>
    </w:rPr>
  </w:style>
  <w:style w:type="paragraph" w:customStyle="1" w:styleId="C376C2EB78A44E3EBEA18AB3EB5F5BBB1">
    <w:name w:val="C376C2EB78A44E3EBEA18AB3EB5F5BBB1"/>
    <w:rsid w:val="00435195"/>
    <w:pPr>
      <w:spacing w:after="0" w:line="240" w:lineRule="auto"/>
      <w:jc w:val="both"/>
    </w:pPr>
    <w:rPr>
      <w:rFonts w:ascii="Arial" w:eastAsia="Dotum" w:hAnsi="Arial" w:cs="Arial"/>
    </w:rPr>
  </w:style>
  <w:style w:type="paragraph" w:customStyle="1" w:styleId="CA34726B5CEF498BB9E7DE9D8435B0E71">
    <w:name w:val="CA34726B5CEF498BB9E7DE9D8435B0E71"/>
    <w:rsid w:val="00435195"/>
    <w:pPr>
      <w:spacing w:after="0" w:line="240" w:lineRule="auto"/>
      <w:jc w:val="both"/>
    </w:pPr>
    <w:rPr>
      <w:rFonts w:ascii="Arial" w:eastAsia="Dotum" w:hAnsi="Arial" w:cs="Arial"/>
    </w:rPr>
  </w:style>
  <w:style w:type="paragraph" w:customStyle="1" w:styleId="539FFE00A27F4EA2A36D072E0F04C8DE1">
    <w:name w:val="539FFE00A27F4EA2A36D072E0F04C8DE1"/>
    <w:rsid w:val="00435195"/>
    <w:pPr>
      <w:spacing w:after="0" w:line="240" w:lineRule="auto"/>
      <w:jc w:val="both"/>
    </w:pPr>
    <w:rPr>
      <w:rFonts w:ascii="Arial" w:eastAsia="Dotum" w:hAnsi="Arial" w:cs="Arial"/>
    </w:rPr>
  </w:style>
  <w:style w:type="paragraph" w:customStyle="1" w:styleId="8B37FB24C7704F69B84DC63B8BE807DC1">
    <w:name w:val="8B37FB24C7704F69B84DC63B8BE807DC1"/>
    <w:rsid w:val="00435195"/>
    <w:pPr>
      <w:spacing w:after="0" w:line="240" w:lineRule="auto"/>
      <w:jc w:val="both"/>
    </w:pPr>
    <w:rPr>
      <w:rFonts w:ascii="Arial" w:eastAsia="Dotum" w:hAnsi="Arial" w:cs="Arial"/>
    </w:rPr>
  </w:style>
  <w:style w:type="paragraph" w:customStyle="1" w:styleId="24C0ED8D95BC42B49D8BAC8EF831809F1">
    <w:name w:val="24C0ED8D95BC42B49D8BAC8EF831809F1"/>
    <w:rsid w:val="00435195"/>
    <w:pPr>
      <w:spacing w:after="0" w:line="240" w:lineRule="auto"/>
      <w:jc w:val="both"/>
    </w:pPr>
    <w:rPr>
      <w:rFonts w:ascii="Arial" w:eastAsia="Dotum" w:hAnsi="Arial" w:cs="Arial"/>
    </w:rPr>
  </w:style>
  <w:style w:type="paragraph" w:customStyle="1" w:styleId="04C8F65F939D4EDE91F32BFD5F155C981">
    <w:name w:val="04C8F65F939D4EDE91F32BFD5F155C981"/>
    <w:rsid w:val="00435195"/>
    <w:pPr>
      <w:spacing w:after="0" w:line="240" w:lineRule="auto"/>
      <w:jc w:val="both"/>
    </w:pPr>
    <w:rPr>
      <w:rFonts w:ascii="Arial" w:eastAsia="Dotum" w:hAnsi="Arial" w:cs="Arial"/>
    </w:rPr>
  </w:style>
  <w:style w:type="paragraph" w:customStyle="1" w:styleId="780C9C7A0EDA459787C61903A5ADB3D1">
    <w:name w:val="780C9C7A0EDA459787C61903A5ADB3D1"/>
    <w:rsid w:val="00435195"/>
    <w:pPr>
      <w:spacing w:after="0" w:line="240" w:lineRule="auto"/>
      <w:jc w:val="both"/>
    </w:pPr>
    <w:rPr>
      <w:rFonts w:ascii="Arial" w:eastAsia="Dotum" w:hAnsi="Arial" w:cs="Arial"/>
    </w:rPr>
  </w:style>
  <w:style w:type="paragraph" w:customStyle="1" w:styleId="0B7398069751437BB2F9CBCF783E8C401">
    <w:name w:val="0B7398069751437BB2F9CBCF783E8C401"/>
    <w:rsid w:val="00435195"/>
    <w:pPr>
      <w:spacing w:after="0" w:line="240" w:lineRule="auto"/>
      <w:jc w:val="both"/>
    </w:pPr>
    <w:rPr>
      <w:rFonts w:ascii="Arial" w:eastAsia="Dotum" w:hAnsi="Arial" w:cs="Arial"/>
    </w:rPr>
  </w:style>
  <w:style w:type="paragraph" w:customStyle="1" w:styleId="DDD1E44EF51C47C9B10D695DA1A99BAC1">
    <w:name w:val="DDD1E44EF51C47C9B10D695DA1A99BAC1"/>
    <w:rsid w:val="00435195"/>
    <w:pPr>
      <w:spacing w:after="0" w:line="240" w:lineRule="auto"/>
      <w:jc w:val="both"/>
    </w:pPr>
    <w:rPr>
      <w:rFonts w:ascii="Arial" w:eastAsia="Dotum" w:hAnsi="Arial" w:cs="Arial"/>
    </w:rPr>
  </w:style>
  <w:style w:type="paragraph" w:customStyle="1" w:styleId="0307D4EF2A67458AA2D6F19E01FCB1881">
    <w:name w:val="0307D4EF2A67458AA2D6F19E01FCB1881"/>
    <w:rsid w:val="00435195"/>
    <w:pPr>
      <w:spacing w:after="0" w:line="240" w:lineRule="auto"/>
      <w:jc w:val="both"/>
    </w:pPr>
    <w:rPr>
      <w:rFonts w:ascii="Arial" w:eastAsia="Dotum" w:hAnsi="Arial" w:cs="Arial"/>
    </w:rPr>
  </w:style>
  <w:style w:type="paragraph" w:customStyle="1" w:styleId="20E8D195019449108E2CA268FBA42F981">
    <w:name w:val="20E8D195019449108E2CA268FBA42F981"/>
    <w:rsid w:val="00435195"/>
    <w:pPr>
      <w:spacing w:after="120" w:line="288" w:lineRule="auto"/>
    </w:pPr>
    <w:rPr>
      <w:rFonts w:ascii="Arial" w:eastAsia="Dotum" w:hAnsi="Arial" w:cs="Arial"/>
    </w:rPr>
  </w:style>
  <w:style w:type="paragraph" w:customStyle="1" w:styleId="58D8DAAE8FBF41B5B1CBFF14749ACB341">
    <w:name w:val="58D8DAAE8FBF41B5B1CBFF14749ACB341"/>
    <w:rsid w:val="00435195"/>
    <w:pPr>
      <w:spacing w:after="120" w:line="288" w:lineRule="auto"/>
    </w:pPr>
    <w:rPr>
      <w:rFonts w:ascii="Arial" w:eastAsia="Dotum" w:hAnsi="Arial" w:cs="Arial"/>
    </w:rPr>
  </w:style>
  <w:style w:type="paragraph" w:customStyle="1" w:styleId="CA20CA77953243B3969F17D1694340F51">
    <w:name w:val="CA20CA77953243B3969F17D1694340F51"/>
    <w:rsid w:val="00435195"/>
    <w:pPr>
      <w:spacing w:after="120" w:line="288" w:lineRule="auto"/>
    </w:pPr>
    <w:rPr>
      <w:rFonts w:ascii="Arial" w:eastAsia="Dotum" w:hAnsi="Arial" w:cs="Arial"/>
    </w:rPr>
  </w:style>
  <w:style w:type="paragraph" w:customStyle="1" w:styleId="8D3A1A66088D4B369FE0E59BAC82C8341">
    <w:name w:val="8D3A1A66088D4B369FE0E59BAC82C8341"/>
    <w:rsid w:val="00435195"/>
    <w:pPr>
      <w:spacing w:after="120" w:line="288" w:lineRule="auto"/>
    </w:pPr>
    <w:rPr>
      <w:rFonts w:ascii="Arial" w:eastAsia="Dotum" w:hAnsi="Arial" w:cs="Arial"/>
    </w:rPr>
  </w:style>
  <w:style w:type="paragraph" w:customStyle="1" w:styleId="A6A9DE8427774F50A7850F5D96B9523D1">
    <w:name w:val="A6A9DE8427774F50A7850F5D96B9523D1"/>
    <w:rsid w:val="00435195"/>
    <w:pPr>
      <w:spacing w:after="120" w:line="288" w:lineRule="auto"/>
    </w:pPr>
    <w:rPr>
      <w:rFonts w:ascii="Arial" w:eastAsia="Dotum" w:hAnsi="Arial" w:cs="Arial"/>
    </w:rPr>
  </w:style>
  <w:style w:type="paragraph" w:customStyle="1" w:styleId="3A827E7DF3AA4C9DBB82DE3EE0CA6F621">
    <w:name w:val="3A827E7DF3AA4C9DBB82DE3EE0CA6F621"/>
    <w:rsid w:val="00435195"/>
    <w:pPr>
      <w:spacing w:after="120" w:line="288" w:lineRule="auto"/>
    </w:pPr>
    <w:rPr>
      <w:rFonts w:ascii="Arial" w:eastAsia="Dotum" w:hAnsi="Arial" w:cs="Arial"/>
    </w:rPr>
  </w:style>
  <w:style w:type="paragraph" w:customStyle="1" w:styleId="567CC9BE1A9C42DD804B5EDC916C37A81">
    <w:name w:val="567CC9BE1A9C42DD804B5EDC916C37A81"/>
    <w:rsid w:val="00435195"/>
    <w:pPr>
      <w:spacing w:after="120" w:line="288" w:lineRule="auto"/>
    </w:pPr>
    <w:rPr>
      <w:rFonts w:ascii="Arial" w:eastAsia="Dotum" w:hAnsi="Arial" w:cs="Arial"/>
    </w:rPr>
  </w:style>
  <w:style w:type="paragraph" w:customStyle="1" w:styleId="35AD0DF96E1A408AB2725C098E844BE91">
    <w:name w:val="35AD0DF96E1A408AB2725C098E844BE91"/>
    <w:rsid w:val="00435195"/>
    <w:pPr>
      <w:spacing w:after="120" w:line="288" w:lineRule="auto"/>
    </w:pPr>
    <w:rPr>
      <w:rFonts w:ascii="Arial" w:eastAsia="Dotum" w:hAnsi="Arial" w:cs="Arial"/>
    </w:rPr>
  </w:style>
  <w:style w:type="paragraph" w:customStyle="1" w:styleId="E0F677AF42284EB1AEEF9D50BE18BEED1">
    <w:name w:val="E0F677AF42284EB1AEEF9D50BE18BEED1"/>
    <w:rsid w:val="00435195"/>
    <w:pPr>
      <w:spacing w:after="120" w:line="288" w:lineRule="auto"/>
    </w:pPr>
    <w:rPr>
      <w:rFonts w:ascii="Arial" w:eastAsia="Dotum" w:hAnsi="Arial" w:cs="Arial"/>
    </w:rPr>
  </w:style>
  <w:style w:type="paragraph" w:customStyle="1" w:styleId="DD8BE66E3BF244188E69B5652C99BB821">
    <w:name w:val="DD8BE66E3BF244188E69B5652C99BB821"/>
    <w:rsid w:val="00435195"/>
    <w:pPr>
      <w:spacing w:after="120" w:line="288" w:lineRule="auto"/>
    </w:pPr>
    <w:rPr>
      <w:rFonts w:ascii="Arial" w:eastAsia="Dotum" w:hAnsi="Arial" w:cs="Arial"/>
    </w:rPr>
  </w:style>
  <w:style w:type="paragraph" w:customStyle="1" w:styleId="F3B8E79D18344C1F9A2CA3C32A5F8B601">
    <w:name w:val="F3B8E79D18344C1F9A2CA3C32A5F8B601"/>
    <w:rsid w:val="00435195"/>
    <w:pPr>
      <w:spacing w:after="120" w:line="288" w:lineRule="auto"/>
    </w:pPr>
    <w:rPr>
      <w:rFonts w:ascii="Arial" w:eastAsia="Dotum" w:hAnsi="Arial" w:cs="Arial"/>
    </w:rPr>
  </w:style>
  <w:style w:type="paragraph" w:customStyle="1" w:styleId="23BFF2838D5D4D5399F622943A8570741">
    <w:name w:val="23BFF2838D5D4D5399F622943A8570741"/>
    <w:rsid w:val="00435195"/>
    <w:pPr>
      <w:spacing w:after="120" w:line="288" w:lineRule="auto"/>
    </w:pPr>
    <w:rPr>
      <w:rFonts w:ascii="Arial" w:eastAsia="Dotum" w:hAnsi="Arial" w:cs="Arial"/>
    </w:rPr>
  </w:style>
  <w:style w:type="paragraph" w:customStyle="1" w:styleId="19AAC4BE38B447298B88EDEBB4DFC35C1">
    <w:name w:val="19AAC4BE38B447298B88EDEBB4DFC35C1"/>
    <w:rsid w:val="00435195"/>
    <w:pPr>
      <w:spacing w:after="120" w:line="288" w:lineRule="auto"/>
    </w:pPr>
    <w:rPr>
      <w:rFonts w:ascii="Arial" w:eastAsia="Dotum" w:hAnsi="Arial" w:cs="Arial"/>
    </w:rPr>
  </w:style>
  <w:style w:type="paragraph" w:customStyle="1" w:styleId="2DD824A790B34EE5A19BF8D61C65D92F1">
    <w:name w:val="2DD824A790B34EE5A19BF8D61C65D92F1"/>
    <w:rsid w:val="00435195"/>
    <w:pPr>
      <w:spacing w:after="120" w:line="288" w:lineRule="auto"/>
    </w:pPr>
    <w:rPr>
      <w:rFonts w:ascii="Arial" w:eastAsia="Dotum" w:hAnsi="Arial" w:cs="Arial"/>
    </w:rPr>
  </w:style>
  <w:style w:type="paragraph" w:customStyle="1" w:styleId="0CC61580152148EE9FD446C872FB465A1">
    <w:name w:val="0CC61580152148EE9FD446C872FB465A1"/>
    <w:rsid w:val="00435195"/>
    <w:pPr>
      <w:spacing w:after="120" w:line="288" w:lineRule="auto"/>
    </w:pPr>
    <w:rPr>
      <w:rFonts w:ascii="Arial" w:eastAsia="Dotum" w:hAnsi="Arial" w:cs="Arial"/>
    </w:rPr>
  </w:style>
  <w:style w:type="paragraph" w:customStyle="1" w:styleId="6EB0AF438B7541649C0FCFB066C2888C1">
    <w:name w:val="6EB0AF438B7541649C0FCFB066C2888C1"/>
    <w:rsid w:val="00435195"/>
    <w:pPr>
      <w:spacing w:after="120" w:line="288" w:lineRule="auto"/>
    </w:pPr>
    <w:rPr>
      <w:rFonts w:ascii="Arial" w:eastAsia="Dotum" w:hAnsi="Arial" w:cs="Arial"/>
    </w:rPr>
  </w:style>
  <w:style w:type="paragraph" w:customStyle="1" w:styleId="D10D5F55225C43C1A97EEF3F34555A7A">
    <w:name w:val="D10D5F55225C43C1A97EEF3F34555A7A"/>
    <w:rsid w:val="00435195"/>
    <w:pPr>
      <w:spacing w:after="0" w:line="240" w:lineRule="auto"/>
    </w:pPr>
    <w:rPr>
      <w:rFonts w:ascii="Times New Roman" w:eastAsia="Times New Roman" w:hAnsi="Times New Roman" w:cs="Times New Roman"/>
      <w:sz w:val="24"/>
      <w:szCs w:val="24"/>
    </w:rPr>
  </w:style>
  <w:style w:type="paragraph" w:customStyle="1" w:styleId="EAED1DE8BAA74FB0A0BBB0360346A4DF">
    <w:name w:val="EAED1DE8BAA74FB0A0BBB0360346A4DF"/>
    <w:rsid w:val="00435195"/>
    <w:pPr>
      <w:spacing w:after="0" w:line="240" w:lineRule="auto"/>
      <w:jc w:val="both"/>
    </w:pPr>
    <w:rPr>
      <w:rFonts w:ascii="Arial" w:eastAsia="Dotum" w:hAnsi="Arial" w:cs="Arial"/>
    </w:rPr>
  </w:style>
  <w:style w:type="paragraph" w:customStyle="1" w:styleId="4685D3D637E8423EB959CC61C0C9F947">
    <w:name w:val="4685D3D637E8423EB959CC61C0C9F947"/>
    <w:rsid w:val="00435195"/>
    <w:pPr>
      <w:spacing w:after="0" w:line="240" w:lineRule="auto"/>
    </w:pPr>
    <w:rPr>
      <w:rFonts w:ascii="Times New Roman" w:eastAsia="Times New Roman" w:hAnsi="Times New Roman" w:cs="Times New Roman"/>
      <w:sz w:val="24"/>
      <w:szCs w:val="24"/>
    </w:rPr>
  </w:style>
  <w:style w:type="paragraph" w:customStyle="1" w:styleId="117C62CEFB6C495E8102A8416E8CE77C">
    <w:name w:val="117C62CEFB6C495E8102A8416E8CE77C"/>
    <w:rsid w:val="00435195"/>
    <w:pPr>
      <w:spacing w:after="0" w:line="240" w:lineRule="auto"/>
    </w:pPr>
    <w:rPr>
      <w:rFonts w:ascii="Times New Roman" w:eastAsia="Times New Roman" w:hAnsi="Times New Roman" w:cs="Times New Roman"/>
      <w:sz w:val="24"/>
      <w:szCs w:val="24"/>
    </w:rPr>
  </w:style>
  <w:style w:type="paragraph" w:customStyle="1" w:styleId="B3FB5BE7A1FC419695A5033F3FA663E3">
    <w:name w:val="B3FB5BE7A1FC419695A5033F3FA663E3"/>
    <w:rsid w:val="00435195"/>
    <w:pPr>
      <w:spacing w:after="0" w:line="240" w:lineRule="auto"/>
    </w:pPr>
    <w:rPr>
      <w:rFonts w:ascii="Times New Roman" w:eastAsia="Times New Roman" w:hAnsi="Times New Roman" w:cs="Times New Roman"/>
      <w:sz w:val="24"/>
      <w:szCs w:val="24"/>
    </w:rPr>
  </w:style>
  <w:style w:type="paragraph" w:customStyle="1" w:styleId="442CA8D96D564E3B94895931F1C790A0">
    <w:name w:val="442CA8D96D564E3B94895931F1C790A0"/>
    <w:rsid w:val="00435195"/>
    <w:pPr>
      <w:spacing w:after="0" w:line="240" w:lineRule="auto"/>
    </w:pPr>
    <w:rPr>
      <w:rFonts w:ascii="Times New Roman" w:eastAsia="Times New Roman" w:hAnsi="Times New Roman" w:cs="Times New Roman"/>
      <w:sz w:val="24"/>
      <w:szCs w:val="24"/>
    </w:rPr>
  </w:style>
  <w:style w:type="paragraph" w:customStyle="1" w:styleId="302D5A838AF44347889F03B66C4CF6F8">
    <w:name w:val="302D5A838AF44347889F03B66C4CF6F8"/>
    <w:rsid w:val="00435195"/>
    <w:pPr>
      <w:spacing w:after="0" w:line="240" w:lineRule="auto"/>
    </w:pPr>
    <w:rPr>
      <w:rFonts w:ascii="Times New Roman" w:eastAsia="Times New Roman" w:hAnsi="Times New Roman" w:cs="Times New Roman"/>
      <w:sz w:val="24"/>
      <w:szCs w:val="24"/>
    </w:rPr>
  </w:style>
  <w:style w:type="paragraph" w:customStyle="1" w:styleId="2D4F6AB1766C467DA028E457116D0172">
    <w:name w:val="2D4F6AB1766C467DA028E457116D0172"/>
    <w:rsid w:val="00435195"/>
    <w:pPr>
      <w:spacing w:after="0" w:line="240" w:lineRule="auto"/>
    </w:pPr>
    <w:rPr>
      <w:rFonts w:ascii="Times New Roman" w:eastAsia="Times New Roman" w:hAnsi="Times New Roman" w:cs="Times New Roman"/>
      <w:sz w:val="24"/>
      <w:szCs w:val="24"/>
    </w:rPr>
  </w:style>
  <w:style w:type="paragraph" w:customStyle="1" w:styleId="7A551EE5D3164D0180C797FD11615D48">
    <w:name w:val="7A551EE5D3164D0180C797FD11615D48"/>
    <w:rsid w:val="00435195"/>
    <w:pPr>
      <w:spacing w:after="0" w:line="240" w:lineRule="auto"/>
    </w:pPr>
    <w:rPr>
      <w:rFonts w:ascii="Times New Roman" w:eastAsia="Times New Roman" w:hAnsi="Times New Roman" w:cs="Times New Roman"/>
      <w:sz w:val="24"/>
      <w:szCs w:val="24"/>
    </w:rPr>
  </w:style>
  <w:style w:type="paragraph" w:customStyle="1" w:styleId="E021519CC54A4001853F0231484EF917">
    <w:name w:val="E021519CC54A4001853F0231484EF917"/>
    <w:rsid w:val="00435195"/>
    <w:pPr>
      <w:spacing w:after="0" w:line="240" w:lineRule="auto"/>
    </w:pPr>
    <w:rPr>
      <w:rFonts w:ascii="Times New Roman" w:eastAsia="Times New Roman" w:hAnsi="Times New Roman" w:cs="Times New Roman"/>
      <w:sz w:val="24"/>
      <w:szCs w:val="24"/>
    </w:rPr>
  </w:style>
  <w:style w:type="paragraph" w:customStyle="1" w:styleId="5C8E43C3CC9445B8A1035CA7706BA469">
    <w:name w:val="5C8E43C3CC9445B8A1035CA7706BA469"/>
    <w:rsid w:val="00435195"/>
    <w:pPr>
      <w:spacing w:after="0" w:line="240" w:lineRule="auto"/>
    </w:pPr>
    <w:rPr>
      <w:rFonts w:ascii="Times New Roman" w:eastAsia="Times New Roman" w:hAnsi="Times New Roman" w:cs="Times New Roman"/>
      <w:sz w:val="24"/>
      <w:szCs w:val="24"/>
    </w:rPr>
  </w:style>
  <w:style w:type="paragraph" w:customStyle="1" w:styleId="C8871C099721488C9A1CBE2814AB3362">
    <w:name w:val="C8871C099721488C9A1CBE2814AB3362"/>
    <w:rsid w:val="00435195"/>
    <w:pPr>
      <w:spacing w:after="0" w:line="240" w:lineRule="auto"/>
    </w:pPr>
    <w:rPr>
      <w:rFonts w:ascii="Times New Roman" w:eastAsia="Times New Roman" w:hAnsi="Times New Roman" w:cs="Times New Roman"/>
      <w:sz w:val="24"/>
      <w:szCs w:val="24"/>
    </w:rPr>
  </w:style>
  <w:style w:type="paragraph" w:customStyle="1" w:styleId="EC34CE03582C44ABBD695DB6FC997CB0">
    <w:name w:val="EC34CE03582C44ABBD695DB6FC997CB0"/>
    <w:rsid w:val="00435195"/>
    <w:pPr>
      <w:spacing w:after="0" w:line="240" w:lineRule="auto"/>
    </w:pPr>
    <w:rPr>
      <w:rFonts w:ascii="Times New Roman" w:eastAsia="Times New Roman" w:hAnsi="Times New Roman" w:cs="Times New Roman"/>
      <w:sz w:val="24"/>
      <w:szCs w:val="24"/>
    </w:rPr>
  </w:style>
  <w:style w:type="paragraph" w:customStyle="1" w:styleId="A54F1A22F1134B1A8D2770D57789CD2A">
    <w:name w:val="A54F1A22F1134B1A8D2770D57789CD2A"/>
    <w:rsid w:val="00435195"/>
    <w:pPr>
      <w:spacing w:after="0" w:line="240" w:lineRule="auto"/>
    </w:pPr>
    <w:rPr>
      <w:rFonts w:ascii="Times New Roman" w:eastAsia="Times New Roman" w:hAnsi="Times New Roman" w:cs="Times New Roman"/>
      <w:sz w:val="24"/>
      <w:szCs w:val="24"/>
    </w:rPr>
  </w:style>
  <w:style w:type="paragraph" w:customStyle="1" w:styleId="B63BE6C3CB174DC4991F1D5B4D050FA3">
    <w:name w:val="B63BE6C3CB174DC4991F1D5B4D050FA3"/>
    <w:rsid w:val="00435195"/>
    <w:pPr>
      <w:spacing w:after="0" w:line="240" w:lineRule="auto"/>
    </w:pPr>
    <w:rPr>
      <w:rFonts w:ascii="Times New Roman" w:eastAsia="Times New Roman" w:hAnsi="Times New Roman" w:cs="Times New Roman"/>
      <w:sz w:val="24"/>
      <w:szCs w:val="24"/>
    </w:rPr>
  </w:style>
  <w:style w:type="paragraph" w:customStyle="1" w:styleId="A3598FA9FB364C8CAE515998EE2186F0">
    <w:name w:val="A3598FA9FB364C8CAE515998EE2186F0"/>
    <w:rsid w:val="00435195"/>
    <w:pPr>
      <w:spacing w:after="0" w:line="240" w:lineRule="auto"/>
    </w:pPr>
    <w:rPr>
      <w:rFonts w:ascii="Times New Roman" w:eastAsia="Times New Roman" w:hAnsi="Times New Roman" w:cs="Times New Roman"/>
      <w:sz w:val="24"/>
      <w:szCs w:val="24"/>
    </w:rPr>
  </w:style>
  <w:style w:type="paragraph" w:customStyle="1" w:styleId="1CC1949E1A7342D6A0161BFB0409D242">
    <w:name w:val="1CC1949E1A7342D6A0161BFB0409D242"/>
    <w:rsid w:val="00435195"/>
    <w:pPr>
      <w:spacing w:after="0" w:line="240" w:lineRule="auto"/>
    </w:pPr>
    <w:rPr>
      <w:rFonts w:ascii="Times New Roman" w:eastAsia="Times New Roman" w:hAnsi="Times New Roman" w:cs="Times New Roman"/>
      <w:sz w:val="24"/>
      <w:szCs w:val="24"/>
    </w:rPr>
  </w:style>
  <w:style w:type="paragraph" w:customStyle="1" w:styleId="3B63B725526143A9ACC96978DE821DF1">
    <w:name w:val="3B63B725526143A9ACC96978DE821DF1"/>
    <w:rsid w:val="00435195"/>
    <w:pPr>
      <w:spacing w:after="0" w:line="240" w:lineRule="auto"/>
    </w:pPr>
    <w:rPr>
      <w:rFonts w:ascii="Times New Roman" w:eastAsia="Times New Roman" w:hAnsi="Times New Roman" w:cs="Times New Roman"/>
      <w:sz w:val="24"/>
      <w:szCs w:val="24"/>
    </w:rPr>
  </w:style>
  <w:style w:type="paragraph" w:customStyle="1" w:styleId="93E4A06E89DE496E9C9A7F9C318C12D0">
    <w:name w:val="93E4A06E89DE496E9C9A7F9C318C12D0"/>
    <w:rsid w:val="00435195"/>
    <w:pPr>
      <w:spacing w:after="0" w:line="240" w:lineRule="auto"/>
    </w:pPr>
    <w:rPr>
      <w:rFonts w:ascii="Times New Roman" w:eastAsia="Times New Roman" w:hAnsi="Times New Roman" w:cs="Times New Roman"/>
      <w:sz w:val="24"/>
      <w:szCs w:val="24"/>
    </w:rPr>
  </w:style>
  <w:style w:type="paragraph" w:customStyle="1" w:styleId="814DE432B2D041B5AD263145631BC4BE">
    <w:name w:val="814DE432B2D041B5AD263145631BC4BE"/>
    <w:rsid w:val="00435195"/>
    <w:pPr>
      <w:spacing w:after="0" w:line="240" w:lineRule="auto"/>
    </w:pPr>
    <w:rPr>
      <w:rFonts w:ascii="Times New Roman" w:eastAsia="Times New Roman" w:hAnsi="Times New Roman" w:cs="Times New Roman"/>
      <w:sz w:val="24"/>
      <w:szCs w:val="24"/>
    </w:rPr>
  </w:style>
  <w:style w:type="paragraph" w:customStyle="1" w:styleId="2308BA02C8144307B7E89C2698DD5EE31">
    <w:name w:val="2308BA02C8144307B7E89C2698DD5EE31"/>
    <w:rsid w:val="00435195"/>
    <w:pPr>
      <w:spacing w:after="0" w:line="240" w:lineRule="auto"/>
    </w:pPr>
    <w:rPr>
      <w:rFonts w:ascii="Times New Roman" w:eastAsia="Times New Roman" w:hAnsi="Times New Roman" w:cs="Times New Roman"/>
      <w:sz w:val="24"/>
      <w:szCs w:val="24"/>
    </w:rPr>
  </w:style>
  <w:style w:type="paragraph" w:customStyle="1" w:styleId="7E6C4736328B4DB0A72199A896B37D251">
    <w:name w:val="7E6C4736328B4DB0A72199A896B37D251"/>
    <w:rsid w:val="00435195"/>
    <w:pPr>
      <w:spacing w:after="0" w:line="240" w:lineRule="auto"/>
      <w:jc w:val="both"/>
    </w:pPr>
    <w:rPr>
      <w:rFonts w:ascii="Arial" w:eastAsia="Dotum" w:hAnsi="Arial" w:cs="Arial"/>
    </w:rPr>
  </w:style>
  <w:style w:type="paragraph" w:customStyle="1" w:styleId="B53A9ED88F7F4629AF331868767AFB481">
    <w:name w:val="B53A9ED88F7F4629AF331868767AFB481"/>
    <w:rsid w:val="00435195"/>
    <w:pPr>
      <w:spacing w:after="0" w:line="240" w:lineRule="auto"/>
    </w:pPr>
    <w:rPr>
      <w:rFonts w:ascii="Times New Roman" w:eastAsia="Times New Roman" w:hAnsi="Times New Roman" w:cs="Times New Roman"/>
      <w:sz w:val="24"/>
      <w:szCs w:val="24"/>
    </w:rPr>
  </w:style>
  <w:style w:type="paragraph" w:customStyle="1" w:styleId="006CA794EFC146749D41DBA5216BEF151">
    <w:name w:val="006CA794EFC146749D41DBA5216BEF151"/>
    <w:rsid w:val="00435195"/>
    <w:pPr>
      <w:spacing w:after="0" w:line="240" w:lineRule="auto"/>
    </w:pPr>
    <w:rPr>
      <w:rFonts w:ascii="Times New Roman" w:eastAsia="Times New Roman" w:hAnsi="Times New Roman" w:cs="Times New Roman"/>
      <w:sz w:val="24"/>
      <w:szCs w:val="24"/>
    </w:rPr>
  </w:style>
  <w:style w:type="paragraph" w:customStyle="1" w:styleId="70DAD785410A4BAFB1CA397F1E2B3DD01">
    <w:name w:val="70DAD785410A4BAFB1CA397F1E2B3DD01"/>
    <w:rsid w:val="00435195"/>
    <w:pPr>
      <w:spacing w:after="0" w:line="240" w:lineRule="auto"/>
    </w:pPr>
    <w:rPr>
      <w:rFonts w:ascii="Times New Roman" w:eastAsia="Times New Roman" w:hAnsi="Times New Roman" w:cs="Times New Roman"/>
      <w:sz w:val="24"/>
      <w:szCs w:val="24"/>
    </w:rPr>
  </w:style>
  <w:style w:type="paragraph" w:customStyle="1" w:styleId="3697C2ABE1154D39B98F119DA4CFE83E1">
    <w:name w:val="3697C2ABE1154D39B98F119DA4CFE83E1"/>
    <w:rsid w:val="00435195"/>
    <w:pPr>
      <w:spacing w:after="0" w:line="240" w:lineRule="auto"/>
    </w:pPr>
    <w:rPr>
      <w:rFonts w:ascii="Times New Roman" w:eastAsia="Times New Roman" w:hAnsi="Times New Roman" w:cs="Times New Roman"/>
      <w:sz w:val="24"/>
      <w:szCs w:val="24"/>
    </w:rPr>
  </w:style>
  <w:style w:type="paragraph" w:customStyle="1" w:styleId="A13FC3783481491CA35D8F13161394C91">
    <w:name w:val="A13FC3783481491CA35D8F13161394C91"/>
    <w:rsid w:val="00435195"/>
    <w:pPr>
      <w:spacing w:after="0" w:line="240" w:lineRule="auto"/>
    </w:pPr>
    <w:rPr>
      <w:rFonts w:ascii="Times New Roman" w:eastAsia="Times New Roman" w:hAnsi="Times New Roman" w:cs="Times New Roman"/>
      <w:sz w:val="24"/>
      <w:szCs w:val="24"/>
    </w:rPr>
  </w:style>
  <w:style w:type="paragraph" w:customStyle="1" w:styleId="B4D4244F7F514B4EA5869BDC677364E61">
    <w:name w:val="B4D4244F7F514B4EA5869BDC677364E61"/>
    <w:rsid w:val="00435195"/>
    <w:pPr>
      <w:spacing w:after="0" w:line="240" w:lineRule="auto"/>
    </w:pPr>
    <w:rPr>
      <w:rFonts w:ascii="Times New Roman" w:eastAsia="Times New Roman" w:hAnsi="Times New Roman" w:cs="Times New Roman"/>
      <w:sz w:val="24"/>
      <w:szCs w:val="24"/>
    </w:rPr>
  </w:style>
  <w:style w:type="paragraph" w:customStyle="1" w:styleId="555FAC39A2B0479589739D2099FF02171">
    <w:name w:val="555FAC39A2B0479589739D2099FF02171"/>
    <w:rsid w:val="00435195"/>
    <w:pPr>
      <w:spacing w:after="0" w:line="240" w:lineRule="auto"/>
    </w:pPr>
    <w:rPr>
      <w:rFonts w:ascii="Times New Roman" w:eastAsia="Times New Roman" w:hAnsi="Times New Roman" w:cs="Times New Roman"/>
      <w:sz w:val="24"/>
      <w:szCs w:val="24"/>
    </w:rPr>
  </w:style>
  <w:style w:type="paragraph" w:customStyle="1" w:styleId="15CBF1D6534D440CA736DBD4564449201">
    <w:name w:val="15CBF1D6534D440CA736DBD4564449201"/>
    <w:rsid w:val="00435195"/>
    <w:pPr>
      <w:spacing w:after="0" w:line="240" w:lineRule="auto"/>
    </w:pPr>
    <w:rPr>
      <w:rFonts w:ascii="Times New Roman" w:eastAsia="Times New Roman" w:hAnsi="Times New Roman" w:cs="Times New Roman"/>
      <w:sz w:val="24"/>
      <w:szCs w:val="24"/>
    </w:rPr>
  </w:style>
  <w:style w:type="paragraph" w:customStyle="1" w:styleId="8D51153C44D34423A4EC4C1610BF593F1">
    <w:name w:val="8D51153C44D34423A4EC4C1610BF593F1"/>
    <w:rsid w:val="00435195"/>
    <w:pPr>
      <w:spacing w:after="0" w:line="240" w:lineRule="auto"/>
    </w:pPr>
    <w:rPr>
      <w:rFonts w:ascii="Times New Roman" w:eastAsia="Times New Roman" w:hAnsi="Times New Roman" w:cs="Times New Roman"/>
      <w:sz w:val="24"/>
      <w:szCs w:val="24"/>
    </w:rPr>
  </w:style>
  <w:style w:type="paragraph" w:customStyle="1" w:styleId="EB73D602F3564EA6A755020A84D2354A1">
    <w:name w:val="EB73D602F3564EA6A755020A84D2354A1"/>
    <w:rsid w:val="00435195"/>
    <w:pPr>
      <w:spacing w:after="0" w:line="240" w:lineRule="auto"/>
    </w:pPr>
    <w:rPr>
      <w:rFonts w:ascii="Times New Roman" w:eastAsia="Times New Roman" w:hAnsi="Times New Roman" w:cs="Times New Roman"/>
      <w:sz w:val="24"/>
      <w:szCs w:val="24"/>
    </w:rPr>
  </w:style>
  <w:style w:type="paragraph" w:customStyle="1" w:styleId="C796CB9987E24B32BC043F8B8CE86F091">
    <w:name w:val="C796CB9987E24B32BC043F8B8CE86F091"/>
    <w:rsid w:val="00435195"/>
    <w:pPr>
      <w:spacing w:after="0" w:line="240" w:lineRule="auto"/>
    </w:pPr>
    <w:rPr>
      <w:rFonts w:ascii="Times New Roman" w:eastAsia="Times New Roman" w:hAnsi="Times New Roman" w:cs="Times New Roman"/>
      <w:sz w:val="24"/>
      <w:szCs w:val="24"/>
    </w:rPr>
  </w:style>
  <w:style w:type="paragraph" w:customStyle="1" w:styleId="D9ED433F39E149899D34550CAC8BC1DE1">
    <w:name w:val="D9ED433F39E149899D34550CAC8BC1DE1"/>
    <w:rsid w:val="00435195"/>
    <w:pPr>
      <w:spacing w:after="0" w:line="240" w:lineRule="auto"/>
    </w:pPr>
    <w:rPr>
      <w:rFonts w:ascii="Times New Roman" w:eastAsia="Times New Roman" w:hAnsi="Times New Roman" w:cs="Times New Roman"/>
      <w:sz w:val="24"/>
      <w:szCs w:val="24"/>
    </w:rPr>
  </w:style>
  <w:style w:type="paragraph" w:customStyle="1" w:styleId="EDDA7B3A183D4867BEA7351D6C9D8A301">
    <w:name w:val="EDDA7B3A183D4867BEA7351D6C9D8A301"/>
    <w:rsid w:val="00435195"/>
    <w:pPr>
      <w:spacing w:after="0" w:line="240" w:lineRule="auto"/>
    </w:pPr>
    <w:rPr>
      <w:rFonts w:ascii="Times New Roman" w:eastAsia="Times New Roman" w:hAnsi="Times New Roman" w:cs="Times New Roman"/>
      <w:sz w:val="24"/>
      <w:szCs w:val="24"/>
    </w:rPr>
  </w:style>
  <w:style w:type="paragraph" w:customStyle="1" w:styleId="4E56157AA83645E981C152CCABE1C2E11">
    <w:name w:val="4E56157AA83645E981C152CCABE1C2E11"/>
    <w:rsid w:val="00435195"/>
    <w:pPr>
      <w:spacing w:after="0" w:line="240" w:lineRule="auto"/>
    </w:pPr>
    <w:rPr>
      <w:rFonts w:ascii="Times New Roman" w:eastAsia="Times New Roman" w:hAnsi="Times New Roman" w:cs="Times New Roman"/>
      <w:sz w:val="24"/>
      <w:szCs w:val="24"/>
    </w:rPr>
  </w:style>
  <w:style w:type="paragraph" w:customStyle="1" w:styleId="22DB9E3096E3492FA69D49BC3C7A020D1">
    <w:name w:val="22DB9E3096E3492FA69D49BC3C7A020D1"/>
    <w:rsid w:val="00435195"/>
    <w:pPr>
      <w:spacing w:after="0" w:line="240" w:lineRule="auto"/>
    </w:pPr>
    <w:rPr>
      <w:rFonts w:ascii="Times New Roman" w:eastAsia="Times New Roman" w:hAnsi="Times New Roman" w:cs="Times New Roman"/>
      <w:sz w:val="24"/>
      <w:szCs w:val="24"/>
    </w:rPr>
  </w:style>
  <w:style w:type="paragraph" w:customStyle="1" w:styleId="B16D7B38CF70454F998A93A31449A3FB1">
    <w:name w:val="B16D7B38CF70454F998A93A31449A3FB1"/>
    <w:rsid w:val="00435195"/>
    <w:pPr>
      <w:spacing w:after="0" w:line="240" w:lineRule="auto"/>
    </w:pPr>
    <w:rPr>
      <w:rFonts w:ascii="Times New Roman" w:eastAsia="Times New Roman" w:hAnsi="Times New Roman" w:cs="Times New Roman"/>
      <w:sz w:val="24"/>
      <w:szCs w:val="24"/>
    </w:rPr>
  </w:style>
  <w:style w:type="paragraph" w:customStyle="1" w:styleId="6FFC56AFB5F546D2908E0CBDEF52E59C1">
    <w:name w:val="6FFC56AFB5F546D2908E0CBDEF52E59C1"/>
    <w:rsid w:val="00435195"/>
    <w:pPr>
      <w:spacing w:after="0" w:line="240" w:lineRule="auto"/>
    </w:pPr>
    <w:rPr>
      <w:rFonts w:ascii="Times New Roman" w:eastAsia="Times New Roman" w:hAnsi="Times New Roman" w:cs="Times New Roman"/>
      <w:sz w:val="24"/>
      <w:szCs w:val="24"/>
    </w:rPr>
  </w:style>
  <w:style w:type="paragraph" w:customStyle="1" w:styleId="D79AE50AEC5048CE93CAC3F5507B76601">
    <w:name w:val="D79AE50AEC5048CE93CAC3F5507B76601"/>
    <w:rsid w:val="00435195"/>
    <w:pPr>
      <w:spacing w:after="0" w:line="240" w:lineRule="auto"/>
    </w:pPr>
    <w:rPr>
      <w:rFonts w:ascii="Times New Roman" w:eastAsia="Times New Roman" w:hAnsi="Times New Roman" w:cs="Times New Roman"/>
      <w:sz w:val="24"/>
      <w:szCs w:val="24"/>
    </w:rPr>
  </w:style>
  <w:style w:type="paragraph" w:customStyle="1" w:styleId="925FEF0521DD433197999B39BE45B4B01">
    <w:name w:val="925FEF0521DD433197999B39BE45B4B01"/>
    <w:rsid w:val="00435195"/>
    <w:pPr>
      <w:spacing w:after="0" w:line="240" w:lineRule="auto"/>
    </w:pPr>
    <w:rPr>
      <w:rFonts w:ascii="Times New Roman" w:eastAsia="Times New Roman" w:hAnsi="Times New Roman" w:cs="Times New Roman"/>
      <w:sz w:val="24"/>
      <w:szCs w:val="24"/>
    </w:rPr>
  </w:style>
  <w:style w:type="paragraph" w:customStyle="1" w:styleId="86BC918D6EEB44A1ADDF2DA8189820C51">
    <w:name w:val="86BC918D6EEB44A1ADDF2DA8189820C51"/>
    <w:rsid w:val="00435195"/>
    <w:pPr>
      <w:spacing w:after="0" w:line="240" w:lineRule="auto"/>
      <w:jc w:val="both"/>
    </w:pPr>
    <w:rPr>
      <w:rFonts w:ascii="Arial" w:eastAsia="Dotum" w:hAnsi="Arial" w:cs="Arial"/>
    </w:rPr>
  </w:style>
  <w:style w:type="paragraph" w:customStyle="1" w:styleId="2469D05C0CE746F08D6637B2FC8B88601">
    <w:name w:val="2469D05C0CE746F08D6637B2FC8B88601"/>
    <w:rsid w:val="00435195"/>
    <w:pPr>
      <w:spacing w:after="0" w:line="240" w:lineRule="auto"/>
      <w:jc w:val="both"/>
    </w:pPr>
    <w:rPr>
      <w:rFonts w:ascii="Arial" w:eastAsia="Dotum" w:hAnsi="Arial" w:cs="Arial"/>
    </w:rPr>
  </w:style>
  <w:style w:type="paragraph" w:customStyle="1" w:styleId="A5A4F21465DA405FA1FFF61948FBD8891">
    <w:name w:val="A5A4F21465DA405FA1FFF61948FBD8891"/>
    <w:rsid w:val="00435195"/>
    <w:pPr>
      <w:spacing w:after="0" w:line="240" w:lineRule="auto"/>
    </w:pPr>
    <w:rPr>
      <w:rFonts w:ascii="Times New Roman" w:eastAsia="Times New Roman" w:hAnsi="Times New Roman" w:cs="Times New Roman"/>
      <w:sz w:val="24"/>
      <w:szCs w:val="24"/>
    </w:rPr>
  </w:style>
  <w:style w:type="paragraph" w:customStyle="1" w:styleId="BA436C633FD04B3E934FD69CAFAB30FA1">
    <w:name w:val="BA436C633FD04B3E934FD69CAFAB30FA1"/>
    <w:rsid w:val="00435195"/>
    <w:pPr>
      <w:spacing w:after="0" w:line="240" w:lineRule="auto"/>
    </w:pPr>
    <w:rPr>
      <w:rFonts w:ascii="Times New Roman" w:eastAsia="Times New Roman" w:hAnsi="Times New Roman" w:cs="Times New Roman"/>
      <w:sz w:val="24"/>
      <w:szCs w:val="24"/>
    </w:rPr>
  </w:style>
  <w:style w:type="paragraph" w:customStyle="1" w:styleId="C7AC0900324D4197922FC1F7696648EA1">
    <w:name w:val="C7AC0900324D4197922FC1F7696648EA1"/>
    <w:rsid w:val="00435195"/>
    <w:pPr>
      <w:spacing w:after="0" w:line="240" w:lineRule="auto"/>
    </w:pPr>
    <w:rPr>
      <w:rFonts w:ascii="Times New Roman" w:eastAsia="Times New Roman" w:hAnsi="Times New Roman" w:cs="Times New Roman"/>
      <w:sz w:val="24"/>
      <w:szCs w:val="24"/>
    </w:rPr>
  </w:style>
  <w:style w:type="paragraph" w:customStyle="1" w:styleId="366BCBE7B79541D2AD495CA05A4E81071">
    <w:name w:val="366BCBE7B79541D2AD495CA05A4E81071"/>
    <w:rsid w:val="00435195"/>
    <w:pPr>
      <w:spacing w:after="0" w:line="240" w:lineRule="auto"/>
    </w:pPr>
    <w:rPr>
      <w:rFonts w:ascii="Times New Roman" w:eastAsia="Times New Roman" w:hAnsi="Times New Roman" w:cs="Times New Roman"/>
      <w:sz w:val="24"/>
      <w:szCs w:val="24"/>
    </w:rPr>
  </w:style>
  <w:style w:type="paragraph" w:customStyle="1" w:styleId="3CD2D8F4B11541E782DA4400CF0C82321">
    <w:name w:val="3CD2D8F4B11541E782DA4400CF0C82321"/>
    <w:rsid w:val="00435195"/>
    <w:pPr>
      <w:spacing w:after="0" w:line="240" w:lineRule="auto"/>
    </w:pPr>
    <w:rPr>
      <w:rFonts w:ascii="Times New Roman" w:eastAsia="Times New Roman" w:hAnsi="Times New Roman" w:cs="Times New Roman"/>
      <w:sz w:val="24"/>
      <w:szCs w:val="24"/>
    </w:rPr>
  </w:style>
  <w:style w:type="paragraph" w:customStyle="1" w:styleId="27FDDED86B744DC082624DAE2E0CD1B71">
    <w:name w:val="27FDDED86B744DC082624DAE2E0CD1B71"/>
    <w:rsid w:val="00435195"/>
    <w:pPr>
      <w:spacing w:after="0" w:line="240" w:lineRule="auto"/>
    </w:pPr>
    <w:rPr>
      <w:rFonts w:ascii="Times New Roman" w:eastAsia="Times New Roman" w:hAnsi="Times New Roman" w:cs="Times New Roman"/>
      <w:sz w:val="24"/>
      <w:szCs w:val="24"/>
    </w:rPr>
  </w:style>
  <w:style w:type="paragraph" w:customStyle="1" w:styleId="CAF3D00C0FE24EE98381645EE8CD0F0F1">
    <w:name w:val="CAF3D00C0FE24EE98381645EE8CD0F0F1"/>
    <w:rsid w:val="00435195"/>
    <w:pPr>
      <w:spacing w:after="0" w:line="240" w:lineRule="auto"/>
    </w:pPr>
    <w:rPr>
      <w:rFonts w:ascii="Times New Roman" w:eastAsia="Times New Roman" w:hAnsi="Times New Roman" w:cs="Times New Roman"/>
      <w:sz w:val="24"/>
      <w:szCs w:val="24"/>
    </w:rPr>
  </w:style>
  <w:style w:type="paragraph" w:customStyle="1" w:styleId="4A4EB367F88B4501AA068A1046357BCE1">
    <w:name w:val="4A4EB367F88B4501AA068A1046357BCE1"/>
    <w:rsid w:val="00435195"/>
    <w:pPr>
      <w:spacing w:after="0" w:line="240" w:lineRule="auto"/>
    </w:pPr>
    <w:rPr>
      <w:rFonts w:ascii="Times New Roman" w:eastAsia="Times New Roman" w:hAnsi="Times New Roman" w:cs="Times New Roman"/>
      <w:sz w:val="24"/>
      <w:szCs w:val="24"/>
    </w:rPr>
  </w:style>
  <w:style w:type="paragraph" w:customStyle="1" w:styleId="044C5A991896415DB60A80AC43DBBCCD1">
    <w:name w:val="044C5A991896415DB60A80AC43DBBCCD1"/>
    <w:rsid w:val="00435195"/>
    <w:pPr>
      <w:spacing w:after="0" w:line="240" w:lineRule="auto"/>
    </w:pPr>
    <w:rPr>
      <w:rFonts w:ascii="Times New Roman" w:eastAsia="Times New Roman" w:hAnsi="Times New Roman" w:cs="Times New Roman"/>
      <w:sz w:val="24"/>
      <w:szCs w:val="24"/>
    </w:rPr>
  </w:style>
  <w:style w:type="paragraph" w:customStyle="1" w:styleId="6E408408485C4A04B3E3F043F3C104FF1">
    <w:name w:val="6E408408485C4A04B3E3F043F3C104FF1"/>
    <w:rsid w:val="00435195"/>
    <w:pPr>
      <w:spacing w:after="0" w:line="240" w:lineRule="auto"/>
    </w:pPr>
    <w:rPr>
      <w:rFonts w:ascii="Times New Roman" w:eastAsia="Times New Roman" w:hAnsi="Times New Roman" w:cs="Times New Roman"/>
      <w:sz w:val="24"/>
      <w:szCs w:val="24"/>
    </w:rPr>
  </w:style>
  <w:style w:type="paragraph" w:customStyle="1" w:styleId="3B4415E9B2CC441C8B18DF6D3008EA401">
    <w:name w:val="3B4415E9B2CC441C8B18DF6D3008EA401"/>
    <w:rsid w:val="00435195"/>
    <w:pPr>
      <w:spacing w:after="0" w:line="240" w:lineRule="auto"/>
    </w:pPr>
    <w:rPr>
      <w:rFonts w:ascii="Times New Roman" w:eastAsia="Times New Roman" w:hAnsi="Times New Roman" w:cs="Times New Roman"/>
      <w:sz w:val="24"/>
      <w:szCs w:val="24"/>
    </w:rPr>
  </w:style>
  <w:style w:type="paragraph" w:customStyle="1" w:styleId="813245BDA417438EB4E3104DAB70CE111">
    <w:name w:val="813245BDA417438EB4E3104DAB70CE111"/>
    <w:rsid w:val="00435195"/>
    <w:pPr>
      <w:spacing w:after="0" w:line="240" w:lineRule="auto"/>
    </w:pPr>
    <w:rPr>
      <w:rFonts w:ascii="Times New Roman" w:eastAsia="Times New Roman" w:hAnsi="Times New Roman" w:cs="Times New Roman"/>
      <w:sz w:val="24"/>
      <w:szCs w:val="24"/>
    </w:rPr>
  </w:style>
  <w:style w:type="paragraph" w:customStyle="1" w:styleId="2B0D2798FC65405E86A5CD4C1FDB42D41">
    <w:name w:val="2B0D2798FC65405E86A5CD4C1FDB42D41"/>
    <w:rsid w:val="00435195"/>
    <w:pPr>
      <w:spacing w:after="0" w:line="240" w:lineRule="auto"/>
    </w:pPr>
    <w:rPr>
      <w:rFonts w:ascii="Times New Roman" w:eastAsia="Times New Roman" w:hAnsi="Times New Roman" w:cs="Times New Roman"/>
      <w:sz w:val="24"/>
      <w:szCs w:val="24"/>
    </w:rPr>
  </w:style>
  <w:style w:type="paragraph" w:customStyle="1" w:styleId="63CD20733D364B3992C0A839EC1F552E1">
    <w:name w:val="63CD20733D364B3992C0A839EC1F552E1"/>
    <w:rsid w:val="00435195"/>
    <w:pPr>
      <w:spacing w:after="0" w:line="240" w:lineRule="auto"/>
    </w:pPr>
    <w:rPr>
      <w:rFonts w:ascii="Times New Roman" w:eastAsia="Times New Roman" w:hAnsi="Times New Roman" w:cs="Times New Roman"/>
      <w:sz w:val="24"/>
      <w:szCs w:val="24"/>
    </w:rPr>
  </w:style>
  <w:style w:type="paragraph" w:customStyle="1" w:styleId="003EFE560CA34D0B82028CC0D5CED3431">
    <w:name w:val="003EFE560CA34D0B82028CC0D5CED3431"/>
    <w:rsid w:val="00435195"/>
    <w:pPr>
      <w:spacing w:after="0" w:line="240" w:lineRule="auto"/>
    </w:pPr>
    <w:rPr>
      <w:rFonts w:ascii="Times New Roman" w:eastAsia="Times New Roman" w:hAnsi="Times New Roman" w:cs="Times New Roman"/>
      <w:sz w:val="24"/>
      <w:szCs w:val="24"/>
    </w:rPr>
  </w:style>
  <w:style w:type="paragraph" w:customStyle="1" w:styleId="1DA4F7F1EA5E4577B8537F6DFC54F2391">
    <w:name w:val="1DA4F7F1EA5E4577B8537F6DFC54F2391"/>
    <w:rsid w:val="00435195"/>
    <w:pPr>
      <w:spacing w:after="0" w:line="240" w:lineRule="auto"/>
    </w:pPr>
    <w:rPr>
      <w:rFonts w:ascii="Times New Roman" w:eastAsia="Times New Roman" w:hAnsi="Times New Roman" w:cs="Times New Roman"/>
      <w:sz w:val="24"/>
      <w:szCs w:val="24"/>
    </w:rPr>
  </w:style>
  <w:style w:type="paragraph" w:customStyle="1" w:styleId="9E9E6B21A35B4136ACBE2E0DD95459C61">
    <w:name w:val="9E9E6B21A35B4136ACBE2E0DD95459C61"/>
    <w:rsid w:val="00435195"/>
    <w:pPr>
      <w:spacing w:after="0" w:line="240" w:lineRule="auto"/>
    </w:pPr>
    <w:rPr>
      <w:rFonts w:ascii="Times New Roman" w:eastAsia="Times New Roman" w:hAnsi="Times New Roman" w:cs="Times New Roman"/>
      <w:sz w:val="24"/>
      <w:szCs w:val="24"/>
    </w:rPr>
  </w:style>
  <w:style w:type="paragraph" w:customStyle="1" w:styleId="13AE2AA665CD457CBCF4BB879A5435821">
    <w:name w:val="13AE2AA665CD457CBCF4BB879A5435821"/>
    <w:rsid w:val="00435195"/>
    <w:pPr>
      <w:spacing w:after="0" w:line="240" w:lineRule="auto"/>
    </w:pPr>
    <w:rPr>
      <w:rFonts w:ascii="Times New Roman" w:eastAsia="Times New Roman" w:hAnsi="Times New Roman" w:cs="Times New Roman"/>
      <w:sz w:val="24"/>
      <w:szCs w:val="24"/>
    </w:rPr>
  </w:style>
  <w:style w:type="paragraph" w:customStyle="1" w:styleId="D3620C6B46D944A2B46B314AEBE1A5EF1">
    <w:name w:val="D3620C6B46D944A2B46B314AEBE1A5EF1"/>
    <w:rsid w:val="00435195"/>
    <w:pPr>
      <w:spacing w:after="0" w:line="240" w:lineRule="auto"/>
    </w:pPr>
    <w:rPr>
      <w:rFonts w:ascii="Times New Roman" w:eastAsia="Times New Roman" w:hAnsi="Times New Roman" w:cs="Times New Roman"/>
      <w:sz w:val="24"/>
      <w:szCs w:val="24"/>
    </w:rPr>
  </w:style>
  <w:style w:type="paragraph" w:customStyle="1" w:styleId="A3892960852A47ED994438EC8E5CEEF01">
    <w:name w:val="A3892960852A47ED994438EC8E5CEEF01"/>
    <w:rsid w:val="00435195"/>
    <w:pPr>
      <w:spacing w:after="0" w:line="240" w:lineRule="auto"/>
    </w:pPr>
    <w:rPr>
      <w:rFonts w:ascii="Times New Roman" w:eastAsia="Times New Roman" w:hAnsi="Times New Roman" w:cs="Times New Roman"/>
      <w:sz w:val="24"/>
      <w:szCs w:val="24"/>
    </w:rPr>
  </w:style>
  <w:style w:type="paragraph" w:customStyle="1" w:styleId="9F76692F40E84394AD7A10FABD9052EF1">
    <w:name w:val="9F76692F40E84394AD7A10FABD9052EF1"/>
    <w:rsid w:val="00435195"/>
    <w:pPr>
      <w:spacing w:after="0" w:line="240" w:lineRule="auto"/>
    </w:pPr>
    <w:rPr>
      <w:rFonts w:ascii="Times New Roman" w:eastAsia="Times New Roman" w:hAnsi="Times New Roman" w:cs="Times New Roman"/>
      <w:sz w:val="24"/>
      <w:szCs w:val="24"/>
    </w:rPr>
  </w:style>
  <w:style w:type="paragraph" w:customStyle="1" w:styleId="A95E316684DF4A6896235FF9816CB73E1">
    <w:name w:val="A95E316684DF4A6896235FF9816CB73E1"/>
    <w:rsid w:val="00435195"/>
    <w:pPr>
      <w:spacing w:after="0" w:line="240" w:lineRule="auto"/>
    </w:pPr>
    <w:rPr>
      <w:rFonts w:ascii="Times New Roman" w:eastAsia="Times New Roman" w:hAnsi="Times New Roman" w:cs="Times New Roman"/>
      <w:sz w:val="24"/>
      <w:szCs w:val="24"/>
    </w:rPr>
  </w:style>
  <w:style w:type="paragraph" w:customStyle="1" w:styleId="27A656D14E514014B709713DCA01C9DF1">
    <w:name w:val="27A656D14E514014B709713DCA01C9DF1"/>
    <w:rsid w:val="00435195"/>
    <w:pPr>
      <w:spacing w:after="0" w:line="240" w:lineRule="auto"/>
    </w:pPr>
    <w:rPr>
      <w:rFonts w:ascii="Times New Roman" w:eastAsia="Times New Roman" w:hAnsi="Times New Roman" w:cs="Times New Roman"/>
      <w:sz w:val="24"/>
      <w:szCs w:val="24"/>
    </w:rPr>
  </w:style>
  <w:style w:type="paragraph" w:customStyle="1" w:styleId="4D602B88256647DCAD1BB980D18B881C1">
    <w:name w:val="4D602B88256647DCAD1BB980D18B881C1"/>
    <w:rsid w:val="00435195"/>
    <w:pPr>
      <w:spacing w:after="0" w:line="240" w:lineRule="auto"/>
    </w:pPr>
    <w:rPr>
      <w:rFonts w:ascii="Times New Roman" w:eastAsia="Times New Roman" w:hAnsi="Times New Roman" w:cs="Times New Roman"/>
      <w:sz w:val="24"/>
      <w:szCs w:val="24"/>
    </w:rPr>
  </w:style>
  <w:style w:type="paragraph" w:customStyle="1" w:styleId="5981932E55DC4969AB9988B85B0C82FF1">
    <w:name w:val="5981932E55DC4969AB9988B85B0C82FF1"/>
    <w:rsid w:val="00435195"/>
    <w:pPr>
      <w:spacing w:after="0" w:line="240" w:lineRule="auto"/>
    </w:pPr>
    <w:rPr>
      <w:rFonts w:ascii="Times New Roman" w:eastAsia="Times New Roman" w:hAnsi="Times New Roman" w:cs="Times New Roman"/>
      <w:sz w:val="24"/>
      <w:szCs w:val="24"/>
    </w:rPr>
  </w:style>
  <w:style w:type="paragraph" w:customStyle="1" w:styleId="859388D33C3340A3979B9C026D14604F1">
    <w:name w:val="859388D33C3340A3979B9C026D14604F1"/>
    <w:rsid w:val="00435195"/>
    <w:pPr>
      <w:spacing w:after="0" w:line="240" w:lineRule="auto"/>
    </w:pPr>
    <w:rPr>
      <w:rFonts w:ascii="Times New Roman" w:eastAsia="Times New Roman" w:hAnsi="Times New Roman" w:cs="Times New Roman"/>
      <w:sz w:val="24"/>
      <w:szCs w:val="24"/>
    </w:rPr>
  </w:style>
  <w:style w:type="paragraph" w:customStyle="1" w:styleId="26F008C20C784A48A6295A255E7CFAB61">
    <w:name w:val="26F008C20C784A48A6295A255E7CFAB61"/>
    <w:rsid w:val="00435195"/>
    <w:pPr>
      <w:spacing w:after="0" w:line="240" w:lineRule="auto"/>
    </w:pPr>
    <w:rPr>
      <w:rFonts w:ascii="Times New Roman" w:eastAsia="Times New Roman" w:hAnsi="Times New Roman" w:cs="Times New Roman"/>
      <w:sz w:val="24"/>
      <w:szCs w:val="24"/>
    </w:rPr>
  </w:style>
  <w:style w:type="paragraph" w:customStyle="1" w:styleId="7C515B0B65564618A80EC204B2CD51291">
    <w:name w:val="7C515B0B65564618A80EC204B2CD51291"/>
    <w:rsid w:val="00435195"/>
    <w:pPr>
      <w:spacing w:after="0" w:line="240" w:lineRule="auto"/>
      <w:jc w:val="both"/>
    </w:pPr>
    <w:rPr>
      <w:rFonts w:ascii="Arial" w:eastAsia="Dotum" w:hAnsi="Arial" w:cs="Arial"/>
    </w:rPr>
  </w:style>
  <w:style w:type="paragraph" w:customStyle="1" w:styleId="AB59C2690C264182B8721F0853EB5C8C1">
    <w:name w:val="AB59C2690C264182B8721F0853EB5C8C1"/>
    <w:rsid w:val="00435195"/>
    <w:pPr>
      <w:spacing w:after="0" w:line="240" w:lineRule="auto"/>
      <w:jc w:val="both"/>
    </w:pPr>
    <w:rPr>
      <w:rFonts w:ascii="Arial" w:eastAsia="Dotum" w:hAnsi="Arial" w:cs="Arial"/>
    </w:rPr>
  </w:style>
  <w:style w:type="paragraph" w:customStyle="1" w:styleId="9C8ED94A593F406185BB11B8FF8A395C1">
    <w:name w:val="9C8ED94A593F406185BB11B8FF8A395C1"/>
    <w:rsid w:val="00435195"/>
    <w:pPr>
      <w:spacing w:after="0" w:line="240" w:lineRule="auto"/>
      <w:jc w:val="both"/>
    </w:pPr>
    <w:rPr>
      <w:rFonts w:ascii="Arial" w:eastAsia="Dotum" w:hAnsi="Arial" w:cs="Arial"/>
    </w:rPr>
  </w:style>
  <w:style w:type="paragraph" w:customStyle="1" w:styleId="EF719EDD3B0C45CFBB30DB5FB7B969971">
    <w:name w:val="EF719EDD3B0C45CFBB30DB5FB7B969971"/>
    <w:rsid w:val="00435195"/>
    <w:pPr>
      <w:spacing w:after="0" w:line="240" w:lineRule="auto"/>
      <w:jc w:val="both"/>
    </w:pPr>
    <w:rPr>
      <w:rFonts w:ascii="Arial" w:eastAsia="Dotum" w:hAnsi="Arial" w:cs="Arial"/>
    </w:rPr>
  </w:style>
  <w:style w:type="paragraph" w:customStyle="1" w:styleId="48C54C3E0CFC4A2B9FB14A3C97115CA31">
    <w:name w:val="48C54C3E0CFC4A2B9FB14A3C97115CA31"/>
    <w:rsid w:val="00435195"/>
    <w:pPr>
      <w:spacing w:after="0" w:line="240" w:lineRule="auto"/>
      <w:jc w:val="both"/>
    </w:pPr>
    <w:rPr>
      <w:rFonts w:ascii="Arial" w:eastAsia="Dotum" w:hAnsi="Arial" w:cs="Arial"/>
    </w:rPr>
  </w:style>
  <w:style w:type="paragraph" w:customStyle="1" w:styleId="892D0591B8074063AC19DBDB456326851">
    <w:name w:val="892D0591B8074063AC19DBDB456326851"/>
    <w:rsid w:val="00435195"/>
    <w:pPr>
      <w:spacing w:after="0" w:line="240" w:lineRule="auto"/>
      <w:jc w:val="both"/>
    </w:pPr>
    <w:rPr>
      <w:rFonts w:ascii="Arial" w:eastAsia="Dotum" w:hAnsi="Arial" w:cs="Arial"/>
    </w:rPr>
  </w:style>
  <w:style w:type="paragraph" w:customStyle="1" w:styleId="CEBB2910CE4B43B7A63E8A6237871D7A1">
    <w:name w:val="CEBB2910CE4B43B7A63E8A6237871D7A1"/>
    <w:rsid w:val="00435195"/>
    <w:pPr>
      <w:spacing w:after="0" w:line="240" w:lineRule="auto"/>
      <w:jc w:val="both"/>
    </w:pPr>
    <w:rPr>
      <w:rFonts w:ascii="Arial" w:eastAsia="Dotum" w:hAnsi="Arial" w:cs="Arial"/>
    </w:rPr>
  </w:style>
  <w:style w:type="paragraph" w:customStyle="1" w:styleId="40FC05A779A449DA857B67CB122D6CD61">
    <w:name w:val="40FC05A779A449DA857B67CB122D6CD61"/>
    <w:rsid w:val="00435195"/>
    <w:pPr>
      <w:spacing w:after="0" w:line="240" w:lineRule="auto"/>
      <w:jc w:val="both"/>
    </w:pPr>
    <w:rPr>
      <w:rFonts w:ascii="Arial" w:eastAsia="Dotum" w:hAnsi="Arial" w:cs="Arial"/>
    </w:rPr>
  </w:style>
  <w:style w:type="paragraph" w:customStyle="1" w:styleId="F81920303F6E462EBB4036769C1AE98B1">
    <w:name w:val="F81920303F6E462EBB4036769C1AE98B1"/>
    <w:rsid w:val="00435195"/>
    <w:pPr>
      <w:spacing w:after="0" w:line="240" w:lineRule="auto"/>
      <w:jc w:val="both"/>
    </w:pPr>
    <w:rPr>
      <w:rFonts w:ascii="Arial" w:eastAsia="Dotum" w:hAnsi="Arial" w:cs="Arial"/>
    </w:rPr>
  </w:style>
  <w:style w:type="paragraph" w:customStyle="1" w:styleId="761EC98565224E4CBD66F486297E53B11">
    <w:name w:val="761EC98565224E4CBD66F486297E53B11"/>
    <w:rsid w:val="00435195"/>
    <w:pPr>
      <w:spacing w:after="0" w:line="240" w:lineRule="auto"/>
      <w:jc w:val="both"/>
    </w:pPr>
    <w:rPr>
      <w:rFonts w:ascii="Arial" w:eastAsia="Dotum" w:hAnsi="Arial" w:cs="Arial"/>
    </w:rPr>
  </w:style>
  <w:style w:type="paragraph" w:customStyle="1" w:styleId="E741A48EC8C3493BA09B13903A4F4EF71">
    <w:name w:val="E741A48EC8C3493BA09B13903A4F4EF71"/>
    <w:rsid w:val="00435195"/>
    <w:pPr>
      <w:spacing w:after="0" w:line="240" w:lineRule="auto"/>
      <w:jc w:val="both"/>
    </w:pPr>
    <w:rPr>
      <w:rFonts w:ascii="Arial" w:eastAsia="Dotum" w:hAnsi="Arial" w:cs="Arial"/>
    </w:rPr>
  </w:style>
  <w:style w:type="paragraph" w:customStyle="1" w:styleId="C3838A8F3B3C4555A236F90D318811FA1">
    <w:name w:val="C3838A8F3B3C4555A236F90D318811FA1"/>
    <w:rsid w:val="00435195"/>
    <w:pPr>
      <w:spacing w:after="0" w:line="240" w:lineRule="auto"/>
      <w:jc w:val="both"/>
    </w:pPr>
    <w:rPr>
      <w:rFonts w:ascii="Arial" w:eastAsia="Dotum" w:hAnsi="Arial" w:cs="Arial"/>
    </w:rPr>
  </w:style>
  <w:style w:type="paragraph" w:customStyle="1" w:styleId="6F8FD930196E41388B827E624C2B3BBB1">
    <w:name w:val="6F8FD930196E41388B827E624C2B3BBB1"/>
    <w:rsid w:val="00435195"/>
    <w:pPr>
      <w:spacing w:after="0" w:line="240" w:lineRule="auto"/>
      <w:jc w:val="both"/>
    </w:pPr>
    <w:rPr>
      <w:rFonts w:ascii="Arial" w:eastAsia="Dotum" w:hAnsi="Arial" w:cs="Arial"/>
    </w:rPr>
  </w:style>
  <w:style w:type="paragraph" w:customStyle="1" w:styleId="B33B699A336D4C8A82D397166E35E2F41">
    <w:name w:val="B33B699A336D4C8A82D397166E35E2F41"/>
    <w:rsid w:val="00435195"/>
    <w:pPr>
      <w:spacing w:after="0" w:line="240" w:lineRule="auto"/>
      <w:jc w:val="both"/>
    </w:pPr>
    <w:rPr>
      <w:rFonts w:ascii="Arial" w:eastAsia="Dotum" w:hAnsi="Arial" w:cs="Arial"/>
    </w:rPr>
  </w:style>
  <w:style w:type="paragraph" w:customStyle="1" w:styleId="96E01577B4D8453C9D19FFC4958C8FFC1">
    <w:name w:val="96E01577B4D8453C9D19FFC4958C8FFC1"/>
    <w:rsid w:val="00435195"/>
    <w:pPr>
      <w:spacing w:after="0" w:line="240" w:lineRule="auto"/>
      <w:jc w:val="both"/>
    </w:pPr>
    <w:rPr>
      <w:rFonts w:ascii="Arial" w:eastAsia="Dotum" w:hAnsi="Arial" w:cs="Arial"/>
    </w:rPr>
  </w:style>
  <w:style w:type="paragraph" w:customStyle="1" w:styleId="85AE9739F63B448CA85C556093EAD5451">
    <w:name w:val="85AE9739F63B448CA85C556093EAD5451"/>
    <w:rsid w:val="00435195"/>
    <w:pPr>
      <w:spacing w:after="0" w:line="240" w:lineRule="auto"/>
      <w:jc w:val="both"/>
    </w:pPr>
    <w:rPr>
      <w:rFonts w:ascii="Arial" w:eastAsia="Dotum" w:hAnsi="Arial" w:cs="Arial"/>
    </w:rPr>
  </w:style>
  <w:style w:type="paragraph" w:customStyle="1" w:styleId="663DF9305B4D4E5DB3DA4FB4270477001">
    <w:name w:val="663DF9305B4D4E5DB3DA4FB4270477001"/>
    <w:rsid w:val="00435195"/>
    <w:pPr>
      <w:spacing w:after="0" w:line="240" w:lineRule="auto"/>
    </w:pPr>
    <w:rPr>
      <w:rFonts w:ascii="Times New Roman" w:eastAsia="Times New Roman" w:hAnsi="Times New Roman" w:cs="Times New Roman"/>
      <w:sz w:val="24"/>
      <w:szCs w:val="24"/>
    </w:rPr>
  </w:style>
  <w:style w:type="paragraph" w:customStyle="1" w:styleId="096EC3F4EBAF45B89B1B659285A0F0F81">
    <w:name w:val="096EC3F4EBAF45B89B1B659285A0F0F81"/>
    <w:rsid w:val="00435195"/>
    <w:pPr>
      <w:spacing w:after="0" w:line="240" w:lineRule="auto"/>
    </w:pPr>
    <w:rPr>
      <w:rFonts w:ascii="Times New Roman" w:eastAsia="Times New Roman" w:hAnsi="Times New Roman" w:cs="Times New Roman"/>
      <w:sz w:val="24"/>
      <w:szCs w:val="24"/>
    </w:rPr>
  </w:style>
  <w:style w:type="paragraph" w:customStyle="1" w:styleId="1348D0CAFDA94E28921D6DACC2F701101">
    <w:name w:val="1348D0CAFDA94E28921D6DACC2F701101"/>
    <w:rsid w:val="00435195"/>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1</Pages>
  <Words>221</Words>
  <Characters>1264</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1483</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3</cp:revision>
  <cp:lastPrinted>2024-10-29T10:37:00Z</cp:lastPrinted>
  <dcterms:created xsi:type="dcterms:W3CDTF">2024-10-29T11:09:00Z</dcterms:created>
  <dcterms:modified xsi:type="dcterms:W3CDTF">2024-10-29T11:13:00Z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